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0D414B9E"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22B96D06" w14:textId="77777777" w:rsidR="000E6CD2" w:rsidRPr="000E6CD2" w:rsidRDefault="000E6CD2" w:rsidP="00B842DD">
            <w:pPr>
              <w:jc w:val="righ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E983E6B"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19F7465" w14:textId="77777777" w:rsidR="000E6CD2" w:rsidRPr="000E6CD2" w:rsidRDefault="000E6CD2" w:rsidP="000E6CD2">
            <w:pPr>
              <w:rPr>
                <w:rFonts w:cs="Arial"/>
                <w:szCs w:val="20"/>
              </w:rPr>
            </w:pPr>
            <w:r w:rsidRPr="000E6CD2">
              <w:rPr>
                <w:rFonts w:cs="Arial"/>
                <w:szCs w:val="20"/>
              </w:rPr>
              <w:t>Datum</w:t>
            </w:r>
          </w:p>
        </w:tc>
      </w:tr>
      <w:tr w:rsidR="000E6CD2" w:rsidRPr="000E6CD2" w14:paraId="2572F362"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1CFEA8DE" w14:textId="77777777" w:rsidR="000E6CD2" w:rsidRPr="000E6CD2" w:rsidRDefault="000E6CD2" w:rsidP="000E6CD2">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70A11686" w14:textId="7D350A32" w:rsidR="000E6CD2" w:rsidRPr="000E6CD2" w:rsidRDefault="00E165FC" w:rsidP="000E6CD2">
            <w:pPr>
              <w:rPr>
                <w:rFonts w:cs="Arial"/>
                <w:szCs w:val="20"/>
              </w:rPr>
            </w:pPr>
            <w:r>
              <w:rPr>
                <w:rFonts w:cs="Arial"/>
                <w:szCs w:val="20"/>
              </w:rPr>
              <w:t>153</w:t>
            </w:r>
            <w:r w:rsidR="001244E7">
              <w:rPr>
                <w:rFonts w:cs="Arial"/>
                <w:szCs w:val="20"/>
              </w:rPr>
              <w:t>/26</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EEA16A0" w14:textId="77777777" w:rsidR="000E6CD2" w:rsidRPr="000E6CD2" w:rsidRDefault="000E6CD2" w:rsidP="000E6CD2">
            <w:pPr>
              <w:rPr>
                <w:rFonts w:cs="Arial"/>
                <w:szCs w:val="20"/>
              </w:rPr>
            </w:pPr>
          </w:p>
        </w:tc>
      </w:tr>
      <w:tr w:rsidR="000E6CD2" w:rsidRPr="000E6CD2" w14:paraId="154371C0" w14:textId="77777777">
        <w:trPr>
          <w:trHeight w:val="284"/>
        </w:trPr>
        <w:tc>
          <w:tcPr>
            <w:tcW w:w="5541" w:type="dxa"/>
            <w:tcBorders>
              <w:top w:val="single" w:sz="4" w:space="0" w:color="808080"/>
            </w:tcBorders>
            <w:tcMar>
              <w:top w:w="28" w:type="dxa"/>
              <w:bottom w:w="28" w:type="dxa"/>
              <w:right w:w="28" w:type="dxa"/>
            </w:tcMar>
          </w:tcPr>
          <w:p w14:paraId="45EFC8C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1AF71DEB" w14:textId="77777777" w:rsidR="000E6CD2" w:rsidRPr="000E6CD2" w:rsidRDefault="000E6CD2" w:rsidP="000E6CD2">
            <w:pPr>
              <w:rPr>
                <w:rFonts w:cs="Arial"/>
                <w:szCs w:val="20"/>
              </w:rPr>
            </w:pPr>
          </w:p>
        </w:tc>
      </w:tr>
      <w:tr w:rsidR="000E6CD2" w:rsidRPr="000E6CD2" w14:paraId="70852250" w14:textId="77777777">
        <w:trPr>
          <w:trHeight w:val="284"/>
        </w:trPr>
        <w:tc>
          <w:tcPr>
            <w:tcW w:w="9923" w:type="dxa"/>
            <w:gridSpan w:val="3"/>
            <w:tcMar>
              <w:top w:w="28" w:type="dxa"/>
              <w:bottom w:w="28" w:type="dxa"/>
              <w:right w:w="28" w:type="dxa"/>
            </w:tcMar>
          </w:tcPr>
          <w:p w14:paraId="576FA120" w14:textId="77777777" w:rsidR="000E6CD2" w:rsidRPr="000E6CD2" w:rsidRDefault="009019F5" w:rsidP="000E6CD2">
            <w:pPr>
              <w:rPr>
                <w:rFonts w:cs="Arial"/>
                <w:szCs w:val="20"/>
              </w:rPr>
            </w:pPr>
            <w:r>
              <w:rPr>
                <w:rFonts w:cs="Arial"/>
                <w:szCs w:val="20"/>
              </w:rPr>
              <w:t>Kreishaus Sanierung Recklinghausen</w:t>
            </w:r>
          </w:p>
        </w:tc>
      </w:tr>
      <w:tr w:rsidR="000E6CD2" w:rsidRPr="000E6CD2" w14:paraId="260AA387" w14:textId="77777777">
        <w:trPr>
          <w:trHeight w:val="284"/>
        </w:trPr>
        <w:tc>
          <w:tcPr>
            <w:tcW w:w="9923" w:type="dxa"/>
            <w:gridSpan w:val="3"/>
            <w:tcMar>
              <w:top w:w="28" w:type="dxa"/>
              <w:bottom w:w="28" w:type="dxa"/>
              <w:right w:w="28" w:type="dxa"/>
            </w:tcMar>
          </w:tcPr>
          <w:p w14:paraId="3E824129" w14:textId="77777777" w:rsidR="000E6CD2" w:rsidRPr="000E6CD2" w:rsidRDefault="000E6CD2" w:rsidP="000E6CD2">
            <w:pPr>
              <w:rPr>
                <w:rFonts w:cs="Arial"/>
                <w:szCs w:val="20"/>
              </w:rPr>
            </w:pPr>
          </w:p>
        </w:tc>
      </w:tr>
      <w:tr w:rsidR="000E6CD2" w:rsidRPr="000E6CD2" w14:paraId="6101BB5C" w14:textId="77777777">
        <w:trPr>
          <w:trHeight w:val="397"/>
        </w:trPr>
        <w:tc>
          <w:tcPr>
            <w:tcW w:w="5541" w:type="dxa"/>
            <w:tcBorders>
              <w:top w:val="single" w:sz="4" w:space="0" w:color="808080"/>
            </w:tcBorders>
            <w:tcMar>
              <w:top w:w="28" w:type="dxa"/>
              <w:bottom w:w="28" w:type="dxa"/>
              <w:right w:w="28" w:type="dxa"/>
            </w:tcMar>
          </w:tcPr>
          <w:p w14:paraId="01303F86"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3301A41D" w14:textId="77777777" w:rsidR="000E6CD2" w:rsidRPr="000E6CD2" w:rsidRDefault="000E6CD2" w:rsidP="000E6CD2">
            <w:pPr>
              <w:rPr>
                <w:rFonts w:cs="Arial"/>
                <w:szCs w:val="20"/>
              </w:rPr>
            </w:pPr>
          </w:p>
        </w:tc>
      </w:tr>
      <w:tr w:rsidR="000E6CD2" w:rsidRPr="000E6CD2" w14:paraId="60989C81" w14:textId="77777777">
        <w:trPr>
          <w:trHeight w:val="284"/>
        </w:trPr>
        <w:tc>
          <w:tcPr>
            <w:tcW w:w="9923" w:type="dxa"/>
            <w:gridSpan w:val="3"/>
            <w:tcMar>
              <w:top w:w="28" w:type="dxa"/>
              <w:bottom w:w="28" w:type="dxa"/>
              <w:right w:w="28" w:type="dxa"/>
            </w:tcMar>
          </w:tcPr>
          <w:p w14:paraId="1A7DA110" w14:textId="2F40C495" w:rsidR="000E6CD2" w:rsidRPr="000E6CD2" w:rsidRDefault="00710DF1" w:rsidP="000E6CD2">
            <w:pPr>
              <w:rPr>
                <w:rFonts w:cs="Arial"/>
                <w:szCs w:val="20"/>
              </w:rPr>
            </w:pPr>
            <w:r w:rsidRPr="00710DF1">
              <w:rPr>
                <w:rFonts w:cs="Arial"/>
                <w:szCs w:val="20"/>
              </w:rPr>
              <w:t>VE 2.337a Tischlerarbeiten II Bauteil B 2. BA</w:t>
            </w:r>
          </w:p>
        </w:tc>
      </w:tr>
    </w:tbl>
    <w:p w14:paraId="59B8FBD2" w14:textId="77777777" w:rsidR="000E6CD2" w:rsidRDefault="000E6CD2" w:rsidP="000E6CD2">
      <w:pPr>
        <w:pStyle w:val="Oben"/>
      </w:pPr>
      <w:r w:rsidRPr="00880E78">
        <w:t>Ergänzung d</w:t>
      </w:r>
      <w:r w:rsidR="00407D63">
        <w:t>er Aufforderung zur Angebotsabgabe</w:t>
      </w:r>
    </w:p>
    <w:p w14:paraId="28A183E7" w14:textId="77777777" w:rsidR="000E6CD2" w:rsidRDefault="000E6CD2" w:rsidP="000E6CD2">
      <w:pPr>
        <w:pStyle w:val="Oben"/>
      </w:pPr>
      <w:r w:rsidRPr="000E6CD2">
        <w:t xml:space="preserve">Verzeichnis </w:t>
      </w:r>
      <w:r w:rsidR="00263987">
        <w:t>der im Vergabeverfahren vorzulegenden Unterlagen</w:t>
      </w:r>
      <w:r w:rsidR="003D367D">
        <w:t xml:space="preserve"> (Erklärungen, Angaben, Nachweise)</w:t>
      </w:r>
    </w:p>
    <w:p w14:paraId="574DFBE0" w14:textId="77777777" w:rsidR="00EB6FA3" w:rsidRDefault="0094719E" w:rsidP="00254BAC">
      <w:pPr>
        <w:pStyle w:val="berschrift1"/>
      </w:pPr>
      <w:r>
        <w:t xml:space="preserve">Unterlagen, die </w:t>
      </w:r>
      <w:r w:rsidRPr="00154BD4">
        <w:rPr>
          <w:u w:val="single"/>
        </w:rPr>
        <w:t>mit dem Angebot</w:t>
      </w:r>
      <w:r>
        <w:t xml:space="preserve"> abzugeben sind</w:t>
      </w:r>
    </w:p>
    <w:p w14:paraId="65C49ABD" w14:textId="77777777" w:rsidR="00777672" w:rsidRDefault="00777672" w:rsidP="00254BAC">
      <w:pPr>
        <w:pStyle w:val="berschrift2"/>
      </w:pPr>
      <w:r>
        <w:t>Formblätter</w:t>
      </w:r>
    </w:p>
    <w:p w14:paraId="427120BF" w14:textId="77777777" w:rsidR="00EB6FA3" w:rsidRDefault="00F158F1" w:rsidP="00774D7F">
      <w:pPr>
        <w:pStyle w:val="Kontrollkstchen"/>
      </w:pPr>
      <w:sdt>
        <w:sdtPr>
          <w:id w:val="1555510719"/>
          <w14:checkbox>
            <w14:checked w14:val="1"/>
            <w14:checkedState w14:val="2612" w14:font="MS Gothic"/>
            <w14:uncheckedState w14:val="2610" w14:font="MS Gothic"/>
          </w14:checkbox>
        </w:sdtPr>
        <w:sdtEndPr/>
        <w:sdtContent>
          <w:r w:rsidR="004B032E">
            <w:rPr>
              <w:rFonts w:ascii="MS Gothic" w:eastAsia="MS Gothic" w:hAnsi="MS Gothic" w:hint="eastAsia"/>
            </w:rPr>
            <w:t>☒</w:t>
          </w:r>
        </w:sdtContent>
      </w:sdt>
      <w:r w:rsidR="002D42C6">
        <w:tab/>
      </w:r>
      <w:r w:rsidR="00C5267A">
        <w:t xml:space="preserve">213 - </w:t>
      </w:r>
      <w:r w:rsidR="002D42C6">
        <w:t>Angebotsschreiben (bei Abgabe mehrerer Hauptangebote für jedes Hauptangebot</w:t>
      </w:r>
      <w:r w:rsidR="0048028D">
        <w:t>)</w:t>
      </w:r>
    </w:p>
    <w:p w14:paraId="0902224C" w14:textId="77777777" w:rsidR="00C5267A" w:rsidRDefault="00F158F1" w:rsidP="00774D7F">
      <w:pPr>
        <w:pStyle w:val="Kontrollkstchen"/>
      </w:pPr>
      <w:sdt>
        <w:sdtPr>
          <w:id w:val="1909340445"/>
          <w14:checkbox>
            <w14:checked w14:val="1"/>
            <w14:checkedState w14:val="2612" w14:font="MS Gothic"/>
            <w14:uncheckedState w14:val="2610" w14:font="MS Gothic"/>
          </w14:checkbox>
        </w:sdtPr>
        <w:sdtEndPr/>
        <w:sdtContent>
          <w:r w:rsidR="00C5267A">
            <w:rPr>
              <w:rFonts w:ascii="MS Gothic" w:eastAsia="MS Gothic" w:hAnsi="MS Gothic" w:hint="eastAsia"/>
            </w:rPr>
            <w:t>☒</w:t>
          </w:r>
        </w:sdtContent>
      </w:sdt>
      <w:r w:rsidR="00C5267A">
        <w:tab/>
      </w:r>
      <w:r w:rsidR="00C5267A">
        <w:tab/>
        <w:t xml:space="preserve">      Teile der </w:t>
      </w:r>
      <w:r w:rsidR="00C5267A" w:rsidRPr="004749BE">
        <w:t>Leistungsbeschreibung</w:t>
      </w:r>
      <w:r w:rsidR="00C5267A">
        <w:t>: Leistungsverzeichnis/Leistungsprogramm</w:t>
      </w:r>
    </w:p>
    <w:p w14:paraId="31EA6818" w14:textId="77777777" w:rsidR="002D42C6" w:rsidRDefault="00F158F1" w:rsidP="00774D7F">
      <w:pPr>
        <w:pStyle w:val="Kontrollkstchen"/>
      </w:pPr>
      <w:sdt>
        <w:sdtPr>
          <w:id w:val="-1073655427"/>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254BAC">
        <w:tab/>
      </w:r>
      <w:r w:rsidR="00C5267A">
        <w:t xml:space="preserve">124 - </w:t>
      </w:r>
      <w:r w:rsidR="00C5267A" w:rsidRPr="004749BE">
        <w:t>Eigenerklärung zur Eignung</w:t>
      </w:r>
    </w:p>
    <w:p w14:paraId="08A83A30" w14:textId="77777777" w:rsidR="00C5267A" w:rsidRDefault="00F158F1" w:rsidP="00774D7F">
      <w:pPr>
        <w:pStyle w:val="Kontrollkstchen"/>
      </w:pPr>
      <w:sdt>
        <w:sdtPr>
          <w:id w:val="629590724"/>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48028D">
        <w:tab/>
      </w:r>
      <w:r w:rsidR="008E59CB">
        <w:t>224 - Angebot Lohngleitklausel (wenn ein Änderungssatz angeboten wird; bei Abgabe mehrerer Haupt</w:t>
      </w:r>
      <w:r w:rsidR="00C5267A">
        <w:t xml:space="preserve">-            </w:t>
      </w:r>
    </w:p>
    <w:p w14:paraId="38CCF245" w14:textId="77777777" w:rsidR="008E59CB" w:rsidRDefault="00C5267A" w:rsidP="00774D7F">
      <w:pPr>
        <w:pStyle w:val="Kontrollkstchen"/>
      </w:pPr>
      <w:r>
        <w:t xml:space="preserve">                    </w:t>
      </w:r>
      <w:proofErr w:type="spellStart"/>
      <w:r w:rsidR="008E59CB">
        <w:t>angebote</w:t>
      </w:r>
      <w:proofErr w:type="spellEnd"/>
      <w:r w:rsidR="008E59CB">
        <w:t xml:space="preserve"> für jedes Hauptangebot, zu dem ein Änderungssatz angeboten wird)</w:t>
      </w:r>
    </w:p>
    <w:p w14:paraId="297708B3" w14:textId="77777777" w:rsidR="00C5267A" w:rsidRDefault="00F158F1" w:rsidP="00153702">
      <w:pPr>
        <w:pStyle w:val="Kontrollkstchen"/>
      </w:pPr>
      <w:sdt>
        <w:sdtPr>
          <w:id w:val="-368459703"/>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3702">
        <w:tab/>
      </w:r>
      <w:r w:rsidR="00A36178">
        <w:t xml:space="preserve">233 - </w:t>
      </w:r>
      <w:r w:rsidR="00153702">
        <w:t xml:space="preserve">Verzeichnis der Nachunternehmerleistungen (wenn Teile der Leistung an Nachunternehmer </w:t>
      </w:r>
      <w:proofErr w:type="spellStart"/>
      <w:r w:rsidR="00153702">
        <w:t>ver</w:t>
      </w:r>
      <w:proofErr w:type="spellEnd"/>
      <w:r w:rsidR="00C5267A">
        <w:t>-</w:t>
      </w:r>
    </w:p>
    <w:p w14:paraId="56958761" w14:textId="77777777" w:rsidR="00153702" w:rsidRDefault="00153702" w:rsidP="00C5267A">
      <w:pPr>
        <w:pStyle w:val="Kontrollkstchen"/>
        <w:ind w:left="1116" w:firstLine="0"/>
      </w:pPr>
      <w:r>
        <w:t>geben werden sollen; bei Abgabe mehrerer Hauptangebote für jedes Hauptangebot, in dem Teile der Leistung an Nachunternehmer vergeben werden sollen)</w:t>
      </w:r>
    </w:p>
    <w:p w14:paraId="41777199" w14:textId="77777777" w:rsidR="00C5267A" w:rsidRDefault="00F158F1" w:rsidP="00153702">
      <w:pPr>
        <w:pStyle w:val="Kontrollkstchen"/>
      </w:pPr>
      <w:sdt>
        <w:sdtPr>
          <w:id w:val="69317104"/>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3702">
        <w:tab/>
        <w:t xml:space="preserve">234 - Erklärung Bieter-/Arbeitsgemeinschaft (wenn das Angebot von einer Bietergemeinschaft </w:t>
      </w:r>
      <w:proofErr w:type="spellStart"/>
      <w:r w:rsidR="00153702">
        <w:t>abgege</w:t>
      </w:r>
      <w:proofErr w:type="spellEnd"/>
      <w:r w:rsidR="00C5267A">
        <w:t>-</w:t>
      </w:r>
    </w:p>
    <w:p w14:paraId="1E4DE0DD" w14:textId="77777777" w:rsidR="00153702" w:rsidRDefault="00C5267A" w:rsidP="00153702">
      <w:pPr>
        <w:pStyle w:val="Kontrollkstchen"/>
      </w:pPr>
      <w:r>
        <w:t xml:space="preserve">                    </w:t>
      </w:r>
      <w:proofErr w:type="spellStart"/>
      <w:r w:rsidR="00153702">
        <w:t>ben</w:t>
      </w:r>
      <w:proofErr w:type="spellEnd"/>
      <w:r w:rsidR="00153702">
        <w:t xml:space="preserve"> wird; bei Abgabe mehrerer Hauptangebote für jedes Hauptangebot einer Bietergemeinschaft)</w:t>
      </w:r>
    </w:p>
    <w:p w14:paraId="2CB82F71" w14:textId="77777777" w:rsidR="00C5267A" w:rsidRDefault="00F158F1" w:rsidP="00774D7F">
      <w:pPr>
        <w:pStyle w:val="Kontrollkstchen"/>
      </w:pPr>
      <w:sdt>
        <w:sdtPr>
          <w:id w:val="-2069261535"/>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3702">
        <w:tab/>
        <w:t xml:space="preserve">235 - Verzeichnis der Leistungen/Kapazitäten anderer Unternehmen (wenn sich der Bieter der </w:t>
      </w:r>
      <w:proofErr w:type="spellStart"/>
      <w:r w:rsidR="00153702">
        <w:t>Kapazi</w:t>
      </w:r>
      <w:proofErr w:type="spellEnd"/>
      <w:r w:rsidR="00C5267A">
        <w:t>-</w:t>
      </w:r>
    </w:p>
    <w:p w14:paraId="3100BB86" w14:textId="77777777" w:rsidR="00C5267A" w:rsidRDefault="00C5267A" w:rsidP="00774D7F">
      <w:pPr>
        <w:pStyle w:val="Kontrollkstchen"/>
      </w:pPr>
      <w:r>
        <w:t xml:space="preserve">                    </w:t>
      </w:r>
      <w:r w:rsidR="00153702">
        <w:t>täten anderer Unternehmen bedienen wird; bei Abgabe mehrere Hauptangebote für jedes Haupt</w:t>
      </w:r>
      <w:r>
        <w:t>-</w:t>
      </w:r>
    </w:p>
    <w:p w14:paraId="0426C35F" w14:textId="77777777" w:rsidR="0048028D" w:rsidRDefault="00C5267A" w:rsidP="00774D7F">
      <w:pPr>
        <w:pStyle w:val="Kontrollkstchen"/>
      </w:pPr>
      <w:r>
        <w:t xml:space="preserve">                    </w:t>
      </w:r>
      <w:proofErr w:type="spellStart"/>
      <w:r w:rsidR="00153702">
        <w:t>angebot</w:t>
      </w:r>
      <w:proofErr w:type="spellEnd"/>
      <w:r w:rsidR="00153702">
        <w:t>, in dem sich der Bieter der Kapazitäten anderer Unternehmen bedient)</w:t>
      </w:r>
    </w:p>
    <w:p w14:paraId="5E21D61F" w14:textId="77777777" w:rsidR="00D03E02" w:rsidRDefault="00F158F1" w:rsidP="00D03E02">
      <w:pPr>
        <w:pStyle w:val="Kontrollkstchen"/>
      </w:pPr>
      <w:sdt>
        <w:sdtPr>
          <w:id w:val="1469699068"/>
          <w14:checkbox>
            <w14:checked w14:val="1"/>
            <w14:checkedState w14:val="2612" w14:font="MS Gothic"/>
            <w14:uncheckedState w14:val="2610" w14:font="MS Gothic"/>
          </w14:checkbox>
        </w:sdtPr>
        <w:sdtEndPr/>
        <w:sdtContent>
          <w:r w:rsidR="00D03E02">
            <w:rPr>
              <w:rFonts w:ascii="MS Gothic" w:eastAsia="MS Gothic" w:hAnsi="MS Gothic" w:hint="eastAsia"/>
            </w:rPr>
            <w:t>☒</w:t>
          </w:r>
        </w:sdtContent>
      </w:sdt>
      <w:r w:rsidR="00D03E02">
        <w:tab/>
        <w:t xml:space="preserve">236 - Verpflichtungserklärung anderer Unternehmen (wenn der Bieter plant, bei einem </w:t>
      </w:r>
      <w:proofErr w:type="spellStart"/>
      <w:r w:rsidR="00D03E02">
        <w:t>Nachunterneh</w:t>
      </w:r>
      <w:proofErr w:type="spellEnd"/>
      <w:r w:rsidR="00D03E02">
        <w:t>-</w:t>
      </w:r>
    </w:p>
    <w:p w14:paraId="53204F75" w14:textId="77777777" w:rsidR="00D03E02" w:rsidRDefault="00D03E02" w:rsidP="00D03E02">
      <w:pPr>
        <w:pStyle w:val="Kontrollkstchen"/>
      </w:pPr>
      <w:r>
        <w:t xml:space="preserve">                    </w:t>
      </w:r>
      <w:proofErr w:type="spellStart"/>
      <w:r>
        <w:t>mer</w:t>
      </w:r>
      <w:proofErr w:type="spellEnd"/>
      <w:r>
        <w:t xml:space="preserve"> die Eignung zu leihen)</w:t>
      </w:r>
    </w:p>
    <w:p w14:paraId="1995206F" w14:textId="77777777" w:rsidR="00C5267A" w:rsidRDefault="00F158F1" w:rsidP="00774D7F">
      <w:pPr>
        <w:pStyle w:val="Kontrollkstchen"/>
      </w:pPr>
      <w:sdt>
        <w:sdtPr>
          <w:id w:val="51668410"/>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48028D">
        <w:tab/>
      </w:r>
      <w:r w:rsidR="00153702">
        <w:t xml:space="preserve">248 - Erklärung zur Verwendung von Holzprodukten (bei Abgabe mehrerer Hauptangebote für jedes </w:t>
      </w:r>
    </w:p>
    <w:p w14:paraId="090A0F81" w14:textId="77777777" w:rsidR="0048028D" w:rsidRDefault="00C5267A" w:rsidP="00774D7F">
      <w:pPr>
        <w:pStyle w:val="Kontrollkstchen"/>
      </w:pPr>
      <w:r>
        <w:t xml:space="preserve">                    </w:t>
      </w:r>
      <w:r w:rsidR="00153702">
        <w:t>Hauptangebot)</w:t>
      </w:r>
    </w:p>
    <w:p w14:paraId="62017EC9" w14:textId="77777777" w:rsidR="00777672" w:rsidRDefault="00F158F1" w:rsidP="00774D7F">
      <w:pPr>
        <w:pStyle w:val="Kontrollkstchen"/>
      </w:pPr>
      <w:sdt>
        <w:sdtPr>
          <w:id w:val="-1826434681"/>
          <w14:checkbox>
            <w14:checked w14:val="0"/>
            <w14:checkedState w14:val="2612" w14:font="MS Gothic"/>
            <w14:uncheckedState w14:val="2610" w14:font="MS Gothic"/>
          </w14:checkbox>
        </w:sdtPr>
        <w:sdtEndPr/>
        <w:sdtContent>
          <w:r w:rsidR="00777672">
            <w:rPr>
              <w:rFonts w:ascii="MS Gothic" w:eastAsia="MS Gothic" w:hAnsi="MS Gothic" w:hint="eastAsia"/>
            </w:rPr>
            <w:t>☐</w:t>
          </w:r>
        </w:sdtContent>
      </w:sdt>
      <w:r w:rsidR="00777672">
        <w:tab/>
      </w:r>
      <w:r w:rsidR="00C5267A">
        <w:tab/>
        <w:t xml:space="preserve">       </w:t>
      </w:r>
      <w:r w:rsidR="00DD7395">
        <w:t>Vertragsformular</w:t>
      </w:r>
      <w:r w:rsidR="008E59CB">
        <w:t>/e</w:t>
      </w:r>
      <w:r w:rsidR="00DD7395">
        <w:t xml:space="preserve"> Instandhaltung (bei Abgabe mehrerer Hauptangebote für jedes Hauptangebot)</w:t>
      </w:r>
    </w:p>
    <w:p w14:paraId="6E69C453" w14:textId="2E7120C6" w:rsidR="0048028D" w:rsidRDefault="00F158F1" w:rsidP="00774D7F">
      <w:pPr>
        <w:pStyle w:val="Kontrollkstchen"/>
      </w:pPr>
      <w:sdt>
        <w:sdtPr>
          <w:id w:val="807127134"/>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407D63">
        <w:tab/>
      </w:r>
      <w:r w:rsidR="00226922">
        <w:t xml:space="preserve">Formular 523 EU </w:t>
      </w:r>
      <w:r w:rsidR="009019F5">
        <w:t xml:space="preserve">Eigenerklärung </w:t>
      </w:r>
      <w:r w:rsidR="00226922">
        <w:t>Russland-Sanktionen</w:t>
      </w:r>
    </w:p>
    <w:p w14:paraId="6A9DA627" w14:textId="77777777" w:rsidR="009019F5" w:rsidRDefault="00F158F1" w:rsidP="009019F5">
      <w:pPr>
        <w:pStyle w:val="Kontrollkstchen"/>
      </w:pPr>
      <w:sdt>
        <w:sdtPr>
          <w:id w:val="-1284026949"/>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407D63">
        <w:tab/>
      </w:r>
      <w:r w:rsidR="009019F5">
        <w:t xml:space="preserve">Preisermittlung bei Zuschlagskalkulation (Formblatt 221) </w:t>
      </w:r>
      <w:r w:rsidR="009019F5">
        <w:rPr>
          <w:b/>
          <w:u w:val="single"/>
        </w:rPr>
        <w:t xml:space="preserve">oder </w:t>
      </w:r>
      <w:r w:rsidR="009019F5">
        <w:t>Preisermittlung bei Kalkulation über die Endsumme (Formblatt 222)</w:t>
      </w:r>
    </w:p>
    <w:p w14:paraId="3CFC05B4" w14:textId="2CD387E1" w:rsidR="00407D63" w:rsidRDefault="00F158F1" w:rsidP="009019F5">
      <w:pPr>
        <w:pStyle w:val="Kontrollkstchen"/>
      </w:pPr>
      <w:sdt>
        <w:sdtPr>
          <w:id w:val="1222174522"/>
          <w14:checkbox>
            <w14:checked w14:val="1"/>
            <w14:checkedState w14:val="2612" w14:font="MS Gothic"/>
            <w14:uncheckedState w14:val="2610" w14:font="MS Gothic"/>
          </w14:checkbox>
        </w:sdtPr>
        <w:sdtEndPr/>
        <w:sdtContent>
          <w:r w:rsidR="00A06803">
            <w:rPr>
              <w:rFonts w:ascii="MS Gothic" w:eastAsia="MS Gothic" w:hAnsi="MS Gothic" w:hint="eastAsia"/>
            </w:rPr>
            <w:t>☒</w:t>
          </w:r>
        </w:sdtContent>
      </w:sdt>
      <w:r w:rsidR="009019F5">
        <w:tab/>
        <w:t xml:space="preserve">Besondere Vertragsbedingungen des Kreises Recklinghausen zur Einhaltung des Tariftreue- und Vergabegesetzes </w:t>
      </w:r>
      <w:proofErr w:type="gramStart"/>
      <w:r w:rsidR="009019F5">
        <w:t>Nordrhein Westfalen</w:t>
      </w:r>
      <w:proofErr w:type="gramEnd"/>
      <w:r w:rsidR="009019F5">
        <w:t xml:space="preserve"> (BVB </w:t>
      </w:r>
      <w:proofErr w:type="spellStart"/>
      <w:r w:rsidR="009019F5">
        <w:t>TVgG</w:t>
      </w:r>
      <w:proofErr w:type="spellEnd"/>
      <w:r w:rsidR="009019F5">
        <w:t xml:space="preserve"> NRW) - Formular 513</w:t>
      </w:r>
    </w:p>
    <w:p w14:paraId="2B739492" w14:textId="77777777" w:rsidR="009019F5" w:rsidRDefault="009019F5" w:rsidP="00774D7F">
      <w:pPr>
        <w:pStyle w:val="Kontrollkstchen"/>
      </w:pPr>
    </w:p>
    <w:p w14:paraId="0C177823" w14:textId="77777777" w:rsidR="0094719E" w:rsidRDefault="0094719E" w:rsidP="00154BD4">
      <w:pPr>
        <w:pStyle w:val="berschrift2"/>
      </w:pPr>
      <w:r w:rsidRPr="00154BD4">
        <w:t>unternehmensbezogene</w:t>
      </w:r>
      <w:r>
        <w:t xml:space="preserve"> Unterlagen</w:t>
      </w:r>
    </w:p>
    <w:p w14:paraId="7B689B0C" w14:textId="77777777" w:rsidR="0094719E" w:rsidRDefault="00F158F1" w:rsidP="0094719E">
      <w:pPr>
        <w:pStyle w:val="Kontrollkstchen"/>
      </w:pPr>
      <w:sdt>
        <w:sdtPr>
          <w:id w:val="-548222806"/>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94719E">
        <w:tab/>
        <w:t>Angabe der PQ-Nummer im Angebotsschreiben oder</w:t>
      </w:r>
    </w:p>
    <w:p w14:paraId="77110E5F" w14:textId="51A53583" w:rsidR="0094719E" w:rsidRDefault="0094719E" w:rsidP="0094719E">
      <w:pPr>
        <w:pStyle w:val="Kontrollkstchen"/>
      </w:pPr>
      <w:r>
        <w:tab/>
        <w:t xml:space="preserve">Formblatt </w:t>
      </w:r>
      <w:r w:rsidR="006B6A7E">
        <w:t>124</w:t>
      </w:r>
      <w:r w:rsidR="00C565C7">
        <w:t xml:space="preserve"> </w:t>
      </w:r>
      <w:r>
        <w:t>Eigenerklärung zur Eignung oder</w:t>
      </w:r>
    </w:p>
    <w:p w14:paraId="64614BD2" w14:textId="77777777" w:rsidR="0094719E" w:rsidRDefault="0094719E" w:rsidP="0094719E">
      <w:pPr>
        <w:pStyle w:val="Kontrollkstchen"/>
      </w:pPr>
      <w:r>
        <w:rPr>
          <w:rFonts w:ascii="MS Gothic" w:eastAsia="MS Gothic" w:hAnsi="MS Gothic"/>
        </w:rPr>
        <w:tab/>
      </w:r>
      <w:r>
        <w:t>Einheitliche Europäische Eigenerklärung</w:t>
      </w:r>
    </w:p>
    <w:p w14:paraId="03A69421" w14:textId="77777777" w:rsidR="0094719E" w:rsidRDefault="00F158F1" w:rsidP="0094719E">
      <w:pPr>
        <w:pStyle w:val="Kontrollkstchen"/>
      </w:pPr>
      <w:sdt>
        <w:sdtPr>
          <w:id w:val="860857837"/>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94719E">
        <w:tab/>
      </w:r>
      <w:r w:rsidR="00C5503B">
        <w:t>Referenznachweise:</w:t>
      </w:r>
    </w:p>
    <w:p w14:paraId="11568207" w14:textId="77777777" w:rsidR="001244E7" w:rsidRPr="00F158F1" w:rsidRDefault="001244E7" w:rsidP="00F158F1">
      <w:pPr>
        <w:ind w:firstLine="709"/>
        <w:rPr>
          <w:rFonts w:ascii="Segoe UI" w:hAnsi="Segoe UI" w:cs="Segoe UI"/>
          <w:b/>
          <w:bCs/>
        </w:rPr>
      </w:pPr>
      <w:r w:rsidRPr="00F158F1">
        <w:rPr>
          <w:rFonts w:ascii="Segoe UI" w:hAnsi="Segoe UI" w:cs="Segoe UI"/>
          <w:b/>
          <w:bCs/>
        </w:rPr>
        <w:t>Es sind folgende Nachweise mit dem Angebot vorzulegen:</w:t>
      </w:r>
    </w:p>
    <w:p w14:paraId="3EC6FFB7" w14:textId="7F8A1F88" w:rsidR="001244E7" w:rsidRDefault="001244E7" w:rsidP="001244E7">
      <w:pPr>
        <w:pStyle w:val="Listenabsatz"/>
        <w:numPr>
          <w:ilvl w:val="0"/>
          <w:numId w:val="21"/>
        </w:numPr>
        <w:spacing w:after="160" w:line="259" w:lineRule="auto"/>
        <w:rPr>
          <w:rFonts w:ascii="Segoe UI" w:hAnsi="Segoe UI" w:cs="Segoe UI"/>
        </w:rPr>
      </w:pPr>
      <w:r w:rsidRPr="00236B6D">
        <w:rPr>
          <w:rFonts w:ascii="Segoe UI" w:hAnsi="Segoe UI" w:cs="Segoe UI"/>
        </w:rPr>
        <w:t xml:space="preserve">Drei vergleichbare Projekte mit einer Nettoauftragssumme von mind. </w:t>
      </w:r>
      <w:r w:rsidR="00623E2D">
        <w:rPr>
          <w:rFonts w:ascii="Segoe UI" w:hAnsi="Segoe UI" w:cs="Segoe UI"/>
        </w:rPr>
        <w:t>55</w:t>
      </w:r>
      <w:r w:rsidR="00D8555B">
        <w:rPr>
          <w:rFonts w:ascii="Segoe UI" w:hAnsi="Segoe UI" w:cs="Segoe UI"/>
        </w:rPr>
        <w:t>.</w:t>
      </w:r>
      <w:r w:rsidRPr="00236B6D">
        <w:rPr>
          <w:rFonts w:ascii="Segoe UI" w:hAnsi="Segoe UI" w:cs="Segoe UI"/>
        </w:rPr>
        <w:t>000.- €</w:t>
      </w:r>
      <w:r w:rsidR="00623E2D">
        <w:rPr>
          <w:rFonts w:ascii="Segoe UI" w:hAnsi="Segoe UI" w:cs="Segoe UI"/>
        </w:rPr>
        <w:t>, ausgeführt nicht früher als 01.01.2022 (Fertigstellungsdatum).</w:t>
      </w:r>
    </w:p>
    <w:p w14:paraId="734CD9A8" w14:textId="36F1EC28" w:rsidR="001244E7" w:rsidRPr="00236B6D" w:rsidRDefault="001244E7" w:rsidP="001244E7">
      <w:pPr>
        <w:pStyle w:val="Listenabsatz"/>
        <w:rPr>
          <w:rFonts w:ascii="Segoe UI" w:hAnsi="Segoe UI" w:cs="Segoe UI"/>
        </w:rPr>
      </w:pPr>
      <w:r w:rsidRPr="00236B6D">
        <w:rPr>
          <w:rFonts w:ascii="Segoe UI" w:hAnsi="Segoe UI" w:cs="Segoe UI"/>
        </w:rPr>
        <w:t>Für diese Projekte ist eine Referenzbescheinigung</w:t>
      </w:r>
      <w:r w:rsidR="003543F0">
        <w:rPr>
          <w:rFonts w:ascii="Segoe UI" w:hAnsi="Segoe UI" w:cs="Segoe UI"/>
        </w:rPr>
        <w:t xml:space="preserve"> </w:t>
      </w:r>
      <w:r w:rsidRPr="00236B6D">
        <w:rPr>
          <w:rFonts w:ascii="Segoe UI" w:hAnsi="Segoe UI" w:cs="Segoe UI"/>
        </w:rPr>
        <w:t>vorzulegen.</w:t>
      </w:r>
    </w:p>
    <w:p w14:paraId="6646FB7D" w14:textId="77777777" w:rsidR="001244E7" w:rsidRPr="00AF27C2" w:rsidRDefault="001244E7" w:rsidP="001244E7">
      <w:pPr>
        <w:pStyle w:val="Listenabsatz"/>
        <w:rPr>
          <w:rFonts w:ascii="Segoe UI" w:hAnsi="Segoe UI" w:cs="Segoe UI"/>
        </w:rPr>
      </w:pPr>
      <w:r w:rsidRPr="00AF27C2">
        <w:rPr>
          <w:rFonts w:ascii="Segoe UI" w:hAnsi="Segoe UI" w:cs="Segoe UI"/>
        </w:rPr>
        <w:t>Die Referenzbescheinigung muss folgende Angaben enthalten:</w:t>
      </w:r>
    </w:p>
    <w:p w14:paraId="4C2AD52F" w14:textId="1523398F" w:rsidR="001244E7" w:rsidRDefault="001244E7" w:rsidP="001244E7">
      <w:pPr>
        <w:pStyle w:val="Listenabsatz"/>
        <w:rPr>
          <w:rFonts w:ascii="Segoe UI" w:hAnsi="Segoe UI" w:cs="Segoe UI"/>
        </w:rPr>
      </w:pPr>
      <w:r w:rsidRPr="00AF27C2">
        <w:rPr>
          <w:rFonts w:ascii="Segoe UI" w:hAnsi="Segoe UI" w:cs="Segoe UI"/>
        </w:rPr>
        <w:t xml:space="preserve">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w:t>
      </w:r>
      <w:r w:rsidRPr="00AF27C2">
        <w:rPr>
          <w:rFonts w:ascii="Segoe UI" w:hAnsi="Segoe UI" w:cs="Segoe UI"/>
        </w:rPr>
        <w:lastRenderedPageBreak/>
        <w:t>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w:t>
      </w:r>
      <w:r w:rsidR="002E4EB1">
        <w:rPr>
          <w:rFonts w:ascii="Segoe UI" w:hAnsi="Segoe UI" w:cs="Segoe UI"/>
        </w:rPr>
        <w:t>.</w:t>
      </w:r>
    </w:p>
    <w:p w14:paraId="7E59F8AF" w14:textId="77777777" w:rsidR="00F158F1" w:rsidRDefault="00F158F1" w:rsidP="001244E7">
      <w:pPr>
        <w:pStyle w:val="Listenabsatz"/>
        <w:rPr>
          <w:rFonts w:ascii="Segoe UI" w:hAnsi="Segoe UI" w:cs="Segoe UI"/>
        </w:rPr>
      </w:pPr>
    </w:p>
    <w:p w14:paraId="77DEF45D" w14:textId="0BCAFF0A" w:rsidR="00F158F1" w:rsidRPr="00F158F1" w:rsidRDefault="00F158F1" w:rsidP="001244E7">
      <w:pPr>
        <w:pStyle w:val="Listenabsatz"/>
        <w:rPr>
          <w:rFonts w:ascii="Segoe UI" w:hAnsi="Segoe UI" w:cs="Segoe UI"/>
          <w:b/>
          <w:bCs/>
        </w:rPr>
      </w:pPr>
      <w:r w:rsidRPr="00F158F1">
        <w:rPr>
          <w:rFonts w:ascii="Segoe UI" w:hAnsi="Segoe UI" w:cs="Segoe UI"/>
          <w:b/>
          <w:bCs/>
        </w:rPr>
        <w:t>Wichtiger Hinweis an präqualifizierte Unternehmen</w:t>
      </w:r>
      <w:r>
        <w:rPr>
          <w:rFonts w:ascii="Segoe UI" w:hAnsi="Segoe UI" w:cs="Segoe UI"/>
          <w:b/>
          <w:bCs/>
        </w:rPr>
        <w:t>:</w:t>
      </w:r>
    </w:p>
    <w:p w14:paraId="05006915" w14:textId="77777777" w:rsidR="00F158F1" w:rsidRPr="00F158F1" w:rsidRDefault="00F158F1" w:rsidP="00F158F1">
      <w:pPr>
        <w:pStyle w:val="Listenabsatz"/>
        <w:rPr>
          <w:rFonts w:ascii="Segoe UI" w:hAnsi="Segoe UI" w:cs="Segoe UI"/>
        </w:rPr>
      </w:pPr>
      <w:r w:rsidRPr="00F158F1">
        <w:rPr>
          <w:rFonts w:ascii="Segoe UI" w:hAnsi="Segoe UI" w:cs="Segoe UI"/>
        </w:rPr>
        <w:t>Referenzen könne nur nachgefordert werden, soweit Sie noch keine Referenzen in hinreichender Anzahl eingereicht haben.</w:t>
      </w:r>
    </w:p>
    <w:p w14:paraId="7BCC073E" w14:textId="77777777" w:rsidR="00F158F1" w:rsidRPr="00F158F1" w:rsidRDefault="00F158F1" w:rsidP="00F158F1">
      <w:pPr>
        <w:pStyle w:val="Listenabsatz"/>
        <w:rPr>
          <w:rFonts w:ascii="Segoe UI" w:hAnsi="Segoe UI" w:cs="Segoe UI"/>
        </w:rPr>
      </w:pPr>
      <w:r w:rsidRPr="00F158F1">
        <w:rPr>
          <w:rFonts w:ascii="Segoe UI" w:hAnsi="Segoe UI" w:cs="Segoe UI"/>
        </w:rPr>
        <w:t>Für unzureichende Referenzen können keine weiteren Referenzen nachgefordert werden. Dies gilt insbesondere auch für Bieter, die den Eignungsnachweis durch Eintragung im Präqualifikationsverzeichnis wählen.</w:t>
      </w:r>
    </w:p>
    <w:p w14:paraId="7168AA63" w14:textId="5D3ED3B4" w:rsidR="00F158F1" w:rsidRPr="00AF27C2" w:rsidRDefault="00F158F1" w:rsidP="00F158F1">
      <w:pPr>
        <w:pStyle w:val="Listenabsatz"/>
        <w:rPr>
          <w:rFonts w:ascii="Segoe UI" w:hAnsi="Segoe UI" w:cs="Segoe UI"/>
        </w:rPr>
      </w:pPr>
      <w:r w:rsidRPr="00F158F1">
        <w:rPr>
          <w:rFonts w:ascii="Segoe UI" w:hAnsi="Segoe UI" w:cs="Segoe UI"/>
        </w:rPr>
        <w:t>Wenn Sie präqualifiziert sind, sollten Sie daher vor Einreichung ihres Angebots überprüfen, ob die im PQ-Verzeichnis hinterlegten Referenznachweise den hier gemachten Anforderungen entsprechen oder noch durch weitere ergänzt werden müssen. Alternativ können Sie auch mit Ihrem Angebot entsprechende Referenznachweise einreichen. Wenn auch diese den Anforderungen nicht genügen, so besteht keine Möglichkeit der Nachforderung.</w:t>
      </w:r>
    </w:p>
    <w:p w14:paraId="4A650ACC" w14:textId="77777777" w:rsidR="00C5503B" w:rsidRDefault="00C5503B" w:rsidP="009019F5">
      <w:pPr>
        <w:pStyle w:val="Kontrollkstchen"/>
        <w:pBdr>
          <w:top w:val="single" w:sz="4" w:space="1" w:color="auto"/>
          <w:left w:val="single" w:sz="4" w:space="0" w:color="auto"/>
          <w:bottom w:val="single" w:sz="4" w:space="1" w:color="auto"/>
          <w:right w:val="single" w:sz="4" w:space="4" w:color="auto"/>
        </w:pBdr>
        <w:ind w:firstLine="0"/>
      </w:pPr>
    </w:p>
    <w:p w14:paraId="215C08C8" w14:textId="77777777" w:rsidR="0094719E" w:rsidRDefault="00F158F1" w:rsidP="0094719E">
      <w:pPr>
        <w:pStyle w:val="Kontrollkstchen"/>
      </w:pPr>
      <w:sdt>
        <w:sdtPr>
          <w:id w:val="-698699598"/>
          <w14:checkbox>
            <w14:checked w14:val="0"/>
            <w14:checkedState w14:val="2612" w14:font="MS Gothic"/>
            <w14:uncheckedState w14:val="2610" w14:font="MS Gothic"/>
          </w14:checkbox>
        </w:sdtPr>
        <w:sdtEndPr/>
        <w:sdtContent>
          <w:r w:rsidR="0094719E">
            <w:rPr>
              <w:rFonts w:ascii="MS Gothic" w:eastAsia="MS Gothic" w:hAnsi="MS Gothic" w:hint="eastAsia"/>
            </w:rPr>
            <w:t>☐</w:t>
          </w:r>
        </w:sdtContent>
      </w:sdt>
      <w:r w:rsidR="0094719E">
        <w:tab/>
      </w:r>
    </w:p>
    <w:p w14:paraId="62C99DDF" w14:textId="77777777" w:rsidR="00154BD4" w:rsidRPr="00263987" w:rsidRDefault="00154BD4" w:rsidP="00154BD4">
      <w:pPr>
        <w:pStyle w:val="berschrift2"/>
      </w:pPr>
      <w:r>
        <w:t>Leistungsbezogene Unterlagen</w:t>
      </w:r>
    </w:p>
    <w:p w14:paraId="6BBA5D35" w14:textId="77777777" w:rsidR="00154BD4" w:rsidRDefault="00F158F1" w:rsidP="00154BD4">
      <w:pPr>
        <w:pStyle w:val="Kontrollkstchen"/>
      </w:pPr>
      <w:sdt>
        <w:sdtPr>
          <w:id w:val="1208524212"/>
          <w14:checkbox>
            <w14:checked w14:val="0"/>
            <w14:checkedState w14:val="2612" w14:font="MS Gothic"/>
            <w14:uncheckedState w14:val="2610" w14:font="MS Gothic"/>
          </w14:checkbox>
        </w:sdtPr>
        <w:sdtEndPr/>
        <w:sdtContent>
          <w:r w:rsidR="00031EAD">
            <w:rPr>
              <w:rFonts w:ascii="MS Gothic" w:eastAsia="MS Gothic" w:hAnsi="MS Gothic" w:hint="eastAsia"/>
            </w:rPr>
            <w:t>☐</w:t>
          </w:r>
        </w:sdtContent>
      </w:sdt>
      <w:r w:rsidR="00154BD4">
        <w:tab/>
        <w:t>Leistungsverzeichnis mit den Preisen</w:t>
      </w:r>
      <w:r w:rsidR="00031EAD" w:rsidRPr="007B1879">
        <w:t xml:space="preserve"> </w:t>
      </w:r>
      <w:r w:rsidR="00031EAD" w:rsidRPr="00FD6065">
        <w:rPr>
          <w:b/>
          <w:u w:val="single"/>
        </w:rPr>
        <w:t>oder</w:t>
      </w:r>
    </w:p>
    <w:p w14:paraId="6796BB5A" w14:textId="57DCAB81" w:rsidR="00031EAD" w:rsidRDefault="00F158F1" w:rsidP="00031EAD">
      <w:pPr>
        <w:pStyle w:val="Kontrollkstchen"/>
        <w:rPr>
          <w:b/>
          <w:u w:val="single"/>
        </w:rPr>
      </w:pPr>
      <w:sdt>
        <w:sdtPr>
          <w:id w:val="-990244600"/>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031EAD">
        <w:tab/>
        <w:t xml:space="preserve">Leistungsverzeichnis mit den Preisen </w:t>
      </w:r>
      <w:r w:rsidR="00031EAD" w:rsidRPr="005C3C01">
        <w:rPr>
          <w:b/>
          <w:u w:val="single"/>
        </w:rPr>
        <w:t>in Form einer GAEB-Datei</w:t>
      </w:r>
      <w:r w:rsidR="00FB16C0">
        <w:rPr>
          <w:b/>
          <w:u w:val="single"/>
        </w:rPr>
        <w:t xml:space="preserve"> und in Form als PDF-Format</w:t>
      </w:r>
    </w:p>
    <w:p w14:paraId="1C9E6AB4" w14:textId="3927DC3E" w:rsidR="00276093" w:rsidRDefault="00276093" w:rsidP="00031EAD">
      <w:pPr>
        <w:pStyle w:val="Kontrollkstchen"/>
      </w:pPr>
      <w:r>
        <w:tab/>
      </w:r>
      <w:r w:rsidRPr="00276093">
        <w:rPr>
          <w:color w:val="FF0000"/>
        </w:rPr>
        <w:t xml:space="preserve">In diesem Verfahren werden Angebote, die nicht als GAEB-Datei im D84- oder X84-Format </w:t>
      </w:r>
      <w:r w:rsidR="00FB16C0">
        <w:rPr>
          <w:color w:val="FF0000"/>
        </w:rPr>
        <w:t xml:space="preserve">oder als PDF-Format </w:t>
      </w:r>
      <w:r w:rsidRPr="00276093">
        <w:rPr>
          <w:color w:val="FF0000"/>
        </w:rPr>
        <w:t>eingereicht werden, von der Wertung ausgeschlossen. Eine Nachforderung eines bepreisten Leistungsverzeichnisses in dem D84-</w:t>
      </w:r>
      <w:r w:rsidR="00FB16C0">
        <w:rPr>
          <w:color w:val="FF0000"/>
        </w:rPr>
        <w:t>,</w:t>
      </w:r>
      <w:r w:rsidRPr="00276093">
        <w:rPr>
          <w:color w:val="FF0000"/>
        </w:rPr>
        <w:t xml:space="preserve"> X84-Format </w:t>
      </w:r>
      <w:r w:rsidR="00FB16C0">
        <w:rPr>
          <w:color w:val="FF0000"/>
        </w:rPr>
        <w:t xml:space="preserve">oder PDF-Format </w:t>
      </w:r>
      <w:r w:rsidRPr="00276093">
        <w:rPr>
          <w:color w:val="FF0000"/>
        </w:rPr>
        <w:t>ist ausgeschlossen!</w:t>
      </w:r>
    </w:p>
    <w:p w14:paraId="04702A4D" w14:textId="77777777" w:rsidR="00154BD4" w:rsidRDefault="00F158F1" w:rsidP="00154BD4">
      <w:pPr>
        <w:pStyle w:val="Kontrollkstchen"/>
      </w:pPr>
      <w:sdt>
        <w:sdtPr>
          <w:id w:val="1846361782"/>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t>Produktangaben in folgenden Positionen:</w:t>
      </w:r>
    </w:p>
    <w:p w14:paraId="5E137435" w14:textId="77777777" w:rsidR="00C5503B" w:rsidRDefault="00C5503B" w:rsidP="00C5503B">
      <w:pPr>
        <w:pStyle w:val="Kontrollkstchen"/>
        <w:pBdr>
          <w:top w:val="single" w:sz="4" w:space="1" w:color="auto"/>
          <w:left w:val="single" w:sz="4" w:space="0" w:color="auto"/>
          <w:bottom w:val="single" w:sz="4" w:space="1" w:color="auto"/>
          <w:right w:val="single" w:sz="4" w:space="4" w:color="auto"/>
        </w:pBdr>
        <w:ind w:firstLine="0"/>
      </w:pPr>
    </w:p>
    <w:p w14:paraId="2B5E03DA" w14:textId="77777777" w:rsidR="00C5503B" w:rsidRPr="00263987" w:rsidRDefault="00F158F1" w:rsidP="00C5503B">
      <w:pPr>
        <w:pStyle w:val="Kontrollkstchen"/>
      </w:pPr>
      <w:sdt>
        <w:sdtPr>
          <w:id w:val="-121763800"/>
          <w14:checkbox>
            <w14:checked w14:val="0"/>
            <w14:checkedState w14:val="2612" w14:font="MS Gothic"/>
            <w14:uncheckedState w14:val="2610" w14:font="MS Gothic"/>
          </w14:checkbox>
        </w:sdtPr>
        <w:sdtEndPr/>
        <w:sdtContent>
          <w:r w:rsidR="00C5503B">
            <w:rPr>
              <w:rFonts w:ascii="MS Gothic" w:eastAsia="MS Gothic" w:hAnsi="MS Gothic" w:hint="eastAsia"/>
            </w:rPr>
            <w:t>☐</w:t>
          </w:r>
        </w:sdtContent>
      </w:sdt>
      <w:r w:rsidR="00C5503B">
        <w:tab/>
      </w:r>
    </w:p>
    <w:p w14:paraId="50C67991" w14:textId="77777777" w:rsidR="00C5503B" w:rsidRPr="00263987" w:rsidRDefault="00C5503B" w:rsidP="00154BD4">
      <w:pPr>
        <w:pStyle w:val="Kontrollkstchen"/>
      </w:pPr>
    </w:p>
    <w:p w14:paraId="6932926E" w14:textId="77777777" w:rsidR="00154BD4" w:rsidRDefault="00154BD4" w:rsidP="00154BD4">
      <w:pPr>
        <w:pStyle w:val="berschrift2"/>
      </w:pPr>
      <w:r>
        <w:t>sonstige Unterlagen</w:t>
      </w:r>
    </w:p>
    <w:p w14:paraId="54286F3C" w14:textId="77777777" w:rsidR="00154BD4" w:rsidRDefault="00F158F1" w:rsidP="00154BD4">
      <w:pPr>
        <w:pStyle w:val="Kontrollkstchen"/>
      </w:pPr>
      <w:sdt>
        <w:sdtPr>
          <w:id w:val="-1111819762"/>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t>Erfüllung von Mindestanforderungen</w:t>
      </w:r>
      <w:r w:rsidR="004B032E">
        <w:t>, z.B. Datenblätter, Muster, spezielle Nachweise</w:t>
      </w:r>
    </w:p>
    <w:p w14:paraId="2E403281" w14:textId="77777777" w:rsidR="00154BD4" w:rsidRDefault="00F158F1" w:rsidP="00154BD4">
      <w:pPr>
        <w:pStyle w:val="Kontrollkstchen"/>
      </w:pPr>
      <w:sdt>
        <w:sdtPr>
          <w:id w:val="1314520607"/>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r>
    </w:p>
    <w:p w14:paraId="6FDE534E" w14:textId="77777777" w:rsidR="000E6CD2" w:rsidRDefault="00263987" w:rsidP="00254BAC">
      <w:pPr>
        <w:pStyle w:val="berschrift1"/>
      </w:pPr>
      <w:r>
        <w:t>Unterlagen</w:t>
      </w:r>
      <w:r w:rsidR="0094719E">
        <w:t xml:space="preserve">, die </w:t>
      </w:r>
      <w:r w:rsidR="0094719E" w:rsidRPr="00154BD4">
        <w:rPr>
          <w:u w:val="single"/>
        </w:rPr>
        <w:t>auf Verlangen</w:t>
      </w:r>
      <w:r w:rsidR="0094719E" w:rsidRPr="00154BD4">
        <w:t xml:space="preserve"> der Vergabestelle</w:t>
      </w:r>
      <w:r w:rsidR="0094719E">
        <w:t xml:space="preserve"> vorzulegen sind</w:t>
      </w:r>
    </w:p>
    <w:p w14:paraId="3F2ECC60" w14:textId="77777777" w:rsidR="00154BD4" w:rsidRDefault="00154BD4" w:rsidP="00154BD4">
      <w:pPr>
        <w:pStyle w:val="berschrift2"/>
      </w:pPr>
      <w:r>
        <w:t>Formblätter</w:t>
      </w:r>
    </w:p>
    <w:p w14:paraId="01634E3A" w14:textId="77777777" w:rsidR="00154BD4" w:rsidRDefault="00F158F1" w:rsidP="00154BD4">
      <w:pPr>
        <w:pStyle w:val="Kontrollkstchen"/>
      </w:pPr>
      <w:sdt>
        <w:sdtPr>
          <w:id w:val="-589004001"/>
          <w14:checkbox>
            <w14:checked w14:val="0"/>
            <w14:checkedState w14:val="2612" w14:font="MS Gothic"/>
            <w14:uncheckedState w14:val="2610" w14:font="MS Gothic"/>
          </w14:checkbox>
        </w:sdtPr>
        <w:sdtEndPr/>
        <w:sdtContent>
          <w:r w:rsidR="009019F5">
            <w:rPr>
              <w:rFonts w:ascii="MS Gothic" w:eastAsia="MS Gothic" w:hAnsi="MS Gothic" w:hint="eastAsia"/>
            </w:rPr>
            <w:t>☐</w:t>
          </w:r>
        </w:sdtContent>
      </w:sdt>
      <w:r w:rsidR="00154BD4">
        <w:tab/>
      </w:r>
      <w:r w:rsidR="00C5267A">
        <w:t>221/222 - Angaben zur Preisermittlung entsprechend den Formblättern 221 oder 222 (bei Abgabe mehrerer Hauptangebote für jedes Hauptangebot)</w:t>
      </w:r>
    </w:p>
    <w:p w14:paraId="59BCC842" w14:textId="51378799" w:rsidR="00154BD4" w:rsidRDefault="00F158F1" w:rsidP="00154BD4">
      <w:pPr>
        <w:pStyle w:val="Kontrollkstchen"/>
      </w:pPr>
      <w:sdt>
        <w:sdtPr>
          <w:id w:val="2123098315"/>
          <w14:checkbox>
            <w14:checked w14:val="1"/>
            <w14:checkedState w14:val="2612" w14:font="MS Gothic"/>
            <w14:uncheckedState w14:val="2610" w14:font="MS Gothic"/>
          </w14:checkbox>
        </w:sdtPr>
        <w:sdtEndPr/>
        <w:sdtContent>
          <w:r w:rsidR="00C5267A">
            <w:rPr>
              <w:rFonts w:ascii="MS Gothic" w:eastAsia="MS Gothic" w:hAnsi="MS Gothic" w:hint="eastAsia"/>
            </w:rPr>
            <w:t>☒</w:t>
          </w:r>
        </w:sdtContent>
      </w:sdt>
      <w:r w:rsidR="00154BD4">
        <w:tab/>
      </w:r>
      <w:r w:rsidR="00C5267A">
        <w:t>223</w:t>
      </w:r>
      <w:r w:rsidR="00924851">
        <w:t xml:space="preserve"> </w:t>
      </w:r>
      <w:r w:rsidR="00DE737D">
        <w:t>A</w:t>
      </w:r>
      <w:r w:rsidR="00C5267A">
        <w:t>ufgliederung der Einheitspreise entsprechend Formblatt 223</w:t>
      </w:r>
    </w:p>
    <w:p w14:paraId="3A5B66DE" w14:textId="77777777" w:rsidR="00153702" w:rsidRDefault="00F158F1" w:rsidP="00153702">
      <w:pPr>
        <w:pStyle w:val="Kontrollkstchen"/>
      </w:pPr>
      <w:sdt>
        <w:sdtPr>
          <w:id w:val="860546951"/>
          <w14:checkbox>
            <w14:checked w14:val="0"/>
            <w14:checkedState w14:val="2612" w14:font="MS Gothic"/>
            <w14:uncheckedState w14:val="2610" w14:font="MS Gothic"/>
          </w14:checkbox>
        </w:sdtPr>
        <w:sdtEndPr/>
        <w:sdtContent>
          <w:r w:rsidR="00153702">
            <w:rPr>
              <w:rFonts w:ascii="MS Gothic" w:eastAsia="MS Gothic" w:hAnsi="MS Gothic" w:hint="eastAsia"/>
            </w:rPr>
            <w:t>☐</w:t>
          </w:r>
        </w:sdtContent>
      </w:sdt>
      <w:r w:rsidR="00153702">
        <w:tab/>
      </w:r>
    </w:p>
    <w:p w14:paraId="5F861E40" w14:textId="77777777" w:rsidR="00263987" w:rsidRDefault="00154BD4" w:rsidP="00254BAC">
      <w:pPr>
        <w:pStyle w:val="berschrift2"/>
      </w:pPr>
      <w:r>
        <w:t>unternehmensbezogene Unterlagen</w:t>
      </w:r>
      <w:r w:rsidR="00892372">
        <w:t xml:space="preserve"> (Bestätigungen der Eigenerklärungen)</w:t>
      </w:r>
    </w:p>
    <w:p w14:paraId="374361A8" w14:textId="77777777" w:rsidR="00C5267A" w:rsidRDefault="00F158F1" w:rsidP="00774D7F">
      <w:pPr>
        <w:pStyle w:val="Kontrollkstchen"/>
      </w:pPr>
      <w:sdt>
        <w:sdtPr>
          <w:id w:val="1116414349"/>
          <w14:checkbox>
            <w14:checked w14:val="0"/>
            <w14:checkedState w14:val="2612" w14:font="MS Gothic"/>
            <w14:uncheckedState w14:val="2610" w14:font="MS Gothic"/>
          </w14:checkbox>
        </w:sdtPr>
        <w:sdtEndPr/>
        <w:sdtContent>
          <w:r w:rsidR="00C5503B">
            <w:rPr>
              <w:rFonts w:ascii="MS Gothic" w:eastAsia="MS Gothic" w:hAnsi="MS Gothic" w:hint="eastAsia"/>
            </w:rPr>
            <w:t>☐</w:t>
          </w:r>
        </w:sdtContent>
      </w:sdt>
      <w:r w:rsidR="00892372">
        <w:tab/>
      </w:r>
      <w:r w:rsidR="00FB4BF4" w:rsidRPr="009514B6">
        <w:t>Referenznachweise</w:t>
      </w:r>
      <w:r w:rsidR="00C5267A">
        <w:t>:</w:t>
      </w:r>
    </w:p>
    <w:p w14:paraId="2F062CCB" w14:textId="77777777" w:rsidR="00C5267A" w:rsidRDefault="00C5267A" w:rsidP="00C5267A">
      <w:pPr>
        <w:pStyle w:val="Kontrollkstchen"/>
        <w:pBdr>
          <w:top w:val="single" w:sz="4" w:space="1" w:color="auto"/>
          <w:left w:val="single" w:sz="4" w:space="0" w:color="auto"/>
          <w:bottom w:val="single" w:sz="4" w:space="1" w:color="auto"/>
          <w:right w:val="single" w:sz="4" w:space="4" w:color="auto"/>
        </w:pBdr>
        <w:ind w:firstLine="0"/>
      </w:pPr>
    </w:p>
    <w:p w14:paraId="1AF13B85" w14:textId="77777777" w:rsidR="00892372" w:rsidRPr="009514B6" w:rsidRDefault="00F158F1" w:rsidP="00774D7F">
      <w:pPr>
        <w:pStyle w:val="Kontrollkstchen"/>
      </w:pPr>
      <w:sdt>
        <w:sdtPr>
          <w:id w:val="1642924999"/>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FB4BF4" w:rsidRPr="009514B6">
        <w:tab/>
      </w:r>
      <w:r w:rsidR="00407D63" w:rsidRPr="009514B6">
        <w:t xml:space="preserve">Erklärung zur Zahl der in den letzten 3 Jahren jahresdurchschnittlich beschäftigten Arbeitskräfte, gegliedert nach Lohngruppen, mit extra ausgewiesenem Leitungspersonal </w:t>
      </w:r>
    </w:p>
    <w:p w14:paraId="338513A4" w14:textId="77777777" w:rsidR="00892372" w:rsidRPr="009514B6" w:rsidRDefault="00F158F1" w:rsidP="00774D7F">
      <w:pPr>
        <w:pStyle w:val="Kontrollkstchen"/>
      </w:pPr>
      <w:sdt>
        <w:sdtPr>
          <w:id w:val="532166062"/>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892372" w:rsidRPr="009514B6">
        <w:tab/>
      </w:r>
      <w:r w:rsidR="00FB4BF4" w:rsidRPr="009514B6">
        <w:rPr>
          <w:rFonts w:cs="Arial"/>
          <w:szCs w:val="20"/>
        </w:rPr>
        <w:t>Gewerbeanmeldung, Handelsregisterauszug und Eintragung in der Handwerksrolle (Handwerkskarte) bzw. bei der Industrie- und Handelskammer</w:t>
      </w:r>
    </w:p>
    <w:p w14:paraId="134F4882" w14:textId="77777777" w:rsidR="00892372" w:rsidRPr="009514B6" w:rsidRDefault="00F158F1" w:rsidP="00774D7F">
      <w:pPr>
        <w:pStyle w:val="Kontrollkstchen"/>
      </w:pPr>
      <w:sdt>
        <w:sdtPr>
          <w:id w:val="-1765147012"/>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892372" w:rsidRPr="009514B6">
        <w:tab/>
      </w:r>
      <w:r w:rsidR="00FB4BF4" w:rsidRPr="009514B6">
        <w:t>rechtskräftig bestätigter Insolvenzplan (falls eine Erklärung über das Vorliegen eines solchen Insolvenzplanes angegeben wurde)</w:t>
      </w:r>
    </w:p>
    <w:p w14:paraId="639D531B" w14:textId="77777777" w:rsidR="00892372" w:rsidRPr="009514B6" w:rsidRDefault="00F158F1" w:rsidP="00774D7F">
      <w:pPr>
        <w:pStyle w:val="Kontrollkstchen"/>
      </w:pPr>
      <w:sdt>
        <w:sdtPr>
          <w:id w:val="1202600603"/>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892372" w:rsidRPr="009514B6">
        <w:tab/>
      </w:r>
      <w:r w:rsidR="00334891" w:rsidRPr="009514B6">
        <w:t>Unbedenklichkeitsbescheinigung der tariflichen Sozialkasse, falls das Unternehmen beitragspflichtig ist</w:t>
      </w:r>
    </w:p>
    <w:p w14:paraId="258A0F46" w14:textId="77777777" w:rsidR="00334891" w:rsidRPr="009514B6" w:rsidRDefault="00F158F1" w:rsidP="00774D7F">
      <w:pPr>
        <w:pStyle w:val="Kontrollkstchen"/>
      </w:pPr>
      <w:sdt>
        <w:sdtPr>
          <w:id w:val="1398704420"/>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334891" w:rsidRPr="009514B6">
        <w:tab/>
        <w:t>Unbedenklichkeitsbescheinigung des Finanzamtes bzw. Bescheinigung in Steuersachen, falls das Finanzamt eine solche Bescheinigung ausstellt</w:t>
      </w:r>
    </w:p>
    <w:p w14:paraId="3C78A973" w14:textId="77777777" w:rsidR="00334891" w:rsidRPr="009514B6" w:rsidRDefault="00F158F1" w:rsidP="00774D7F">
      <w:pPr>
        <w:pStyle w:val="Kontrollkstchen"/>
      </w:pPr>
      <w:sdt>
        <w:sdtPr>
          <w:id w:val="-2044118414"/>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334891" w:rsidRPr="009514B6">
        <w:tab/>
        <w:t>Freistellungsbescheinigung nach § 48b Einkommensteuergesetz</w:t>
      </w:r>
    </w:p>
    <w:p w14:paraId="7C098361" w14:textId="77777777" w:rsidR="00334891" w:rsidRPr="009514B6" w:rsidRDefault="00F158F1" w:rsidP="00774D7F">
      <w:pPr>
        <w:pStyle w:val="Kontrollkstchen"/>
      </w:pPr>
      <w:sdt>
        <w:sdtPr>
          <w:id w:val="1986274026"/>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334891" w:rsidRPr="009514B6">
        <w:tab/>
        <w:t>Unbedenklichkeitsbescheinigung der Berufsgenossenschaft des zuständigen Versicherungsträgers mit Angabe der Lohnsummen</w:t>
      </w:r>
    </w:p>
    <w:p w14:paraId="140221F1" w14:textId="77777777" w:rsidR="00334891" w:rsidRDefault="00F158F1" w:rsidP="00774D7F">
      <w:pPr>
        <w:pStyle w:val="Kontrollkstchen"/>
      </w:pPr>
      <w:sdt>
        <w:sdtPr>
          <w:id w:val="-1427336156"/>
          <w14:checkbox>
            <w14:checked w14:val="0"/>
            <w14:checkedState w14:val="2612" w14:font="MS Gothic"/>
            <w14:uncheckedState w14:val="2610" w14:font="MS Gothic"/>
          </w14:checkbox>
        </w:sdtPr>
        <w:sdtEndPr/>
        <w:sdtContent>
          <w:r w:rsidR="00334891" w:rsidRPr="009514B6">
            <w:rPr>
              <w:rFonts w:ascii="MS Gothic" w:eastAsia="MS Gothic" w:hAnsi="MS Gothic" w:hint="eastAsia"/>
            </w:rPr>
            <w:t>☐</w:t>
          </w:r>
        </w:sdtContent>
      </w:sdt>
      <w:r w:rsidR="00334891">
        <w:tab/>
      </w:r>
    </w:p>
    <w:p w14:paraId="30DCDE36" w14:textId="77777777" w:rsidR="00334891" w:rsidRDefault="00F158F1" w:rsidP="00774D7F">
      <w:pPr>
        <w:pStyle w:val="Kontrollkstchen"/>
      </w:pPr>
      <w:sdt>
        <w:sdtPr>
          <w:id w:val="-1911529083"/>
          <w14:checkbox>
            <w14:checked w14:val="0"/>
            <w14:checkedState w14:val="2612" w14:font="MS Gothic"/>
            <w14:uncheckedState w14:val="2610" w14:font="MS Gothic"/>
          </w14:checkbox>
        </w:sdtPr>
        <w:sdtEndPr/>
        <w:sdtContent>
          <w:r w:rsidR="00334891">
            <w:rPr>
              <w:rFonts w:ascii="MS Gothic" w:eastAsia="MS Gothic" w:hAnsi="MS Gothic" w:hint="eastAsia"/>
            </w:rPr>
            <w:t>☐</w:t>
          </w:r>
        </w:sdtContent>
      </w:sdt>
      <w:r w:rsidR="00334891">
        <w:tab/>
      </w:r>
    </w:p>
    <w:p w14:paraId="24459848" w14:textId="77777777" w:rsidR="00263987" w:rsidRPr="00263987" w:rsidRDefault="00154BD4" w:rsidP="00254BAC">
      <w:pPr>
        <w:pStyle w:val="berschrift2"/>
      </w:pPr>
      <w:r>
        <w:t xml:space="preserve">leistungsbezogene </w:t>
      </w:r>
      <w:r w:rsidR="00254BAC">
        <w:t>Unterlagen</w:t>
      </w:r>
    </w:p>
    <w:p w14:paraId="1CEFD3C1" w14:textId="77777777" w:rsidR="00263987" w:rsidRDefault="00F158F1" w:rsidP="007279E9">
      <w:pPr>
        <w:pStyle w:val="Kontrollkstchen"/>
      </w:pPr>
      <w:sdt>
        <w:sdtPr>
          <w:id w:val="1960987105"/>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F522D4">
        <w:tab/>
        <w:t>Produktdatenblätter benannter Fabrikate</w:t>
      </w:r>
    </w:p>
    <w:p w14:paraId="379B6589" w14:textId="77777777" w:rsidR="00774D7F" w:rsidRDefault="00F158F1" w:rsidP="007279E9">
      <w:pPr>
        <w:pStyle w:val="Kontrollkstchen"/>
      </w:pPr>
      <w:sdt>
        <w:sdtPr>
          <w:id w:val="210617668"/>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7279E9">
        <w:tab/>
      </w:r>
    </w:p>
    <w:p w14:paraId="5F930B1D" w14:textId="77777777" w:rsidR="00774D7F" w:rsidRDefault="00154BD4" w:rsidP="00774D7F">
      <w:pPr>
        <w:pStyle w:val="berschrift2"/>
      </w:pPr>
      <w:r>
        <w:t xml:space="preserve">sonstige </w:t>
      </w:r>
      <w:r w:rsidR="00774D7F">
        <w:t>Unterlagen</w:t>
      </w:r>
    </w:p>
    <w:p w14:paraId="271E4947" w14:textId="77777777" w:rsidR="00774D7F" w:rsidRDefault="00F158F1" w:rsidP="00715DF5">
      <w:pPr>
        <w:pStyle w:val="Kontrollkstchen"/>
      </w:pPr>
      <w:sdt>
        <w:sdtPr>
          <w:id w:val="-843160640"/>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715DF5">
        <w:tab/>
        <w:t>Urkalkulation (die Urkalkulation wird für die Prüfung der Preise geöffnet, im Anschluss wieder verschlossen</w:t>
      </w:r>
      <w:r w:rsidR="00B842DD">
        <w:t>)</w:t>
      </w:r>
    </w:p>
    <w:p w14:paraId="4FEDF84B" w14:textId="77777777" w:rsidR="009019F5" w:rsidRDefault="00F158F1" w:rsidP="009019F5">
      <w:pPr>
        <w:pStyle w:val="Kontrollkstchen"/>
      </w:pPr>
      <w:sdt>
        <w:sdtPr>
          <w:id w:val="246091275"/>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715DF5">
        <w:tab/>
      </w:r>
      <w:r w:rsidR="009019F5">
        <w:t xml:space="preserve">421 – Vertragserfüllungs- und </w:t>
      </w:r>
      <w:proofErr w:type="spellStart"/>
      <w:r w:rsidR="009019F5">
        <w:t>Mängelansprüchebürgschaft</w:t>
      </w:r>
      <w:proofErr w:type="spellEnd"/>
      <w:r w:rsidR="009019F5">
        <w:t xml:space="preserve"> </w:t>
      </w:r>
      <w:r w:rsidR="009019F5">
        <w:rPr>
          <w:u w:val="single"/>
        </w:rPr>
        <w:t>nach Auftragserteilung</w:t>
      </w:r>
    </w:p>
    <w:p w14:paraId="775B245E" w14:textId="77777777" w:rsidR="009019F5" w:rsidRDefault="00F158F1" w:rsidP="009019F5">
      <w:pPr>
        <w:pStyle w:val="Kontrollkstchen"/>
        <w:rPr>
          <w:u w:val="single"/>
        </w:rPr>
      </w:pPr>
      <w:sdt>
        <w:sdtPr>
          <w:id w:val="-1566796895"/>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9019F5">
        <w:tab/>
        <w:t xml:space="preserve">422 – </w:t>
      </w:r>
      <w:proofErr w:type="spellStart"/>
      <w:r w:rsidR="009019F5">
        <w:t>Mängelansprüchebürgschaft</w:t>
      </w:r>
      <w:proofErr w:type="spellEnd"/>
      <w:r w:rsidR="009019F5">
        <w:t xml:space="preserve"> </w:t>
      </w:r>
      <w:r w:rsidR="009019F5">
        <w:rPr>
          <w:u w:val="single"/>
        </w:rPr>
        <w:t>nach Auftragserteilung</w:t>
      </w:r>
    </w:p>
    <w:p w14:paraId="7E8F2327" w14:textId="77777777" w:rsidR="009019F5" w:rsidRDefault="00F158F1" w:rsidP="009019F5">
      <w:pPr>
        <w:pStyle w:val="Kontrollkstchen"/>
      </w:pPr>
      <w:sdt>
        <w:sdtPr>
          <w:id w:val="-1632778945"/>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9019F5">
        <w:tab/>
        <w:t xml:space="preserve">423 – Abschlagszahlungs- Vorauszahlungsbürgschaft </w:t>
      </w:r>
      <w:r w:rsidR="009019F5">
        <w:rPr>
          <w:u w:val="single"/>
        </w:rPr>
        <w:t>nach Auftragserteilung</w:t>
      </w:r>
    </w:p>
    <w:p w14:paraId="54449CDB" w14:textId="77777777" w:rsidR="009019F5" w:rsidRDefault="00F158F1" w:rsidP="009019F5">
      <w:pPr>
        <w:pStyle w:val="Kontrollkstchen"/>
      </w:pPr>
      <w:sdt>
        <w:sdtPr>
          <w:id w:val="1868098007"/>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9019F5">
        <w:tab/>
        <w:t xml:space="preserve">431 – Abtretungserklärung durch neuen Gläubiger </w:t>
      </w:r>
      <w:r w:rsidR="009019F5">
        <w:rPr>
          <w:u w:val="single"/>
        </w:rPr>
        <w:t>nach Auftragserteilung</w:t>
      </w:r>
    </w:p>
    <w:p w14:paraId="674269FA" w14:textId="77777777" w:rsidR="009019F5" w:rsidRDefault="00F158F1" w:rsidP="009019F5">
      <w:pPr>
        <w:pStyle w:val="Kontrollkstchen"/>
      </w:pPr>
      <w:sdt>
        <w:sdtPr>
          <w:id w:val="-1520005342"/>
          <w14:checkbox>
            <w14:checked w14:val="1"/>
            <w14:checkedState w14:val="2612" w14:font="MS Gothic"/>
            <w14:uncheckedState w14:val="2610" w14:font="MS Gothic"/>
          </w14:checkbox>
        </w:sdtPr>
        <w:sdtEndPr/>
        <w:sdtContent>
          <w:r w:rsidR="009019F5">
            <w:rPr>
              <w:rFonts w:ascii="MS Gothic" w:eastAsia="MS Gothic" w:hAnsi="MS Gothic" w:hint="eastAsia"/>
            </w:rPr>
            <w:t>☒</w:t>
          </w:r>
        </w:sdtContent>
      </w:sdt>
      <w:r w:rsidR="009019F5">
        <w:tab/>
        <w:t xml:space="preserve">432 – Abtretungserklärung mit Abtretungsurkunde </w:t>
      </w:r>
      <w:r w:rsidR="009019F5">
        <w:rPr>
          <w:u w:val="single"/>
        </w:rPr>
        <w:t>nach Auftragserteilung</w:t>
      </w:r>
    </w:p>
    <w:p w14:paraId="79E895A7" w14:textId="77777777" w:rsidR="00774D7F" w:rsidRDefault="00774D7F" w:rsidP="00715DF5">
      <w:pPr>
        <w:pStyle w:val="Kontrollkstchen"/>
      </w:pPr>
    </w:p>
    <w:p w14:paraId="6AC20ED8" w14:textId="77777777" w:rsidR="00774D7F" w:rsidRPr="00774D7F" w:rsidRDefault="00F158F1" w:rsidP="00715DF5">
      <w:pPr>
        <w:pStyle w:val="Kontrollkstchen"/>
      </w:pPr>
      <w:sdt>
        <w:sdtPr>
          <w:id w:val="179626700"/>
          <w14:checkbox>
            <w14:checked w14:val="0"/>
            <w14:checkedState w14:val="2612" w14:font="MS Gothic"/>
            <w14:uncheckedState w14:val="2610" w14:font="MS Gothic"/>
          </w14:checkbox>
        </w:sdtPr>
        <w:sdtEndPr/>
        <w:sdtContent>
          <w:r w:rsidR="00715DF5">
            <w:rPr>
              <w:rFonts w:ascii="MS Gothic" w:eastAsia="MS Gothic" w:hAnsi="MS Gothic" w:hint="eastAsia"/>
            </w:rPr>
            <w:t>☐</w:t>
          </w:r>
        </w:sdtContent>
      </w:sdt>
      <w:r w:rsidR="00715DF5">
        <w:tab/>
      </w:r>
    </w:p>
    <w:sectPr w:rsidR="00774D7F" w:rsidRPr="00774D7F"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CAC56" w14:textId="77777777" w:rsidR="00996EB4" w:rsidRDefault="00996EB4">
      <w:r>
        <w:separator/>
      </w:r>
    </w:p>
  </w:endnote>
  <w:endnote w:type="continuationSeparator" w:id="0">
    <w:p w14:paraId="432CDC32" w14:textId="77777777" w:rsidR="00996EB4" w:rsidRDefault="0099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210B69A0" w14:textId="77777777" w:rsidTr="0005583E">
      <w:trPr>
        <w:cantSplit/>
        <w:trHeight w:hRule="exact" w:val="397"/>
      </w:trPr>
      <w:tc>
        <w:tcPr>
          <w:tcW w:w="147" w:type="dxa"/>
          <w:vAlign w:val="center"/>
        </w:tcPr>
        <w:p w14:paraId="75364DF7"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3F59E39B" w14:textId="77777777" w:rsidR="00B63072" w:rsidRPr="00D6072E" w:rsidRDefault="00017C67" w:rsidP="00D6072E">
          <w:pPr>
            <w:jc w:val="center"/>
            <w:rPr>
              <w:b/>
              <w:sz w:val="16"/>
              <w:szCs w:val="16"/>
            </w:rPr>
          </w:pPr>
          <w:r>
            <w:rPr>
              <w:rFonts w:cs="Arial"/>
              <w:b/>
              <w:noProof/>
              <w:sz w:val="16"/>
              <w:szCs w:val="16"/>
            </w:rPr>
            <w:drawing>
              <wp:inline distT="0" distB="0" distL="0" distR="0" wp14:anchorId="70421E27" wp14:editId="338BC3FE">
                <wp:extent cx="364490" cy="25273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767D9A48" w14:textId="77777777" w:rsidR="00B63072" w:rsidRPr="00D6072E" w:rsidRDefault="00B63072" w:rsidP="00774D7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r w:rsidR="00774D7F">
            <w:rPr>
              <w:rFonts w:cs="Arial"/>
              <w:b/>
              <w:sz w:val="16"/>
              <w:szCs w:val="16"/>
            </w:rPr>
            <w:t xml:space="preserve"> – Stand 2019</w:t>
          </w:r>
        </w:p>
      </w:tc>
      <w:tc>
        <w:tcPr>
          <w:tcW w:w="1440" w:type="dxa"/>
          <w:vAlign w:val="center"/>
        </w:tcPr>
        <w:p w14:paraId="4B94A85A"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B66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B663A">
            <w:rPr>
              <w:rFonts w:cs="Arial"/>
              <w:b/>
              <w:noProof/>
              <w:snapToGrid w:val="0"/>
              <w:sz w:val="16"/>
              <w:szCs w:val="16"/>
            </w:rPr>
            <w:t>2</w:t>
          </w:r>
          <w:r w:rsidRPr="00D6072E">
            <w:rPr>
              <w:rFonts w:cs="Arial"/>
              <w:b/>
              <w:snapToGrid w:val="0"/>
              <w:sz w:val="16"/>
              <w:szCs w:val="16"/>
            </w:rPr>
            <w:fldChar w:fldCharType="end"/>
          </w:r>
        </w:p>
      </w:tc>
    </w:tr>
  </w:tbl>
  <w:p w14:paraId="4DDFEC4D" w14:textId="77777777" w:rsidR="00B63072" w:rsidRDefault="00B630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365B" w14:textId="77777777" w:rsidR="00996EB4" w:rsidRDefault="00996EB4">
      <w:r>
        <w:separator/>
      </w:r>
    </w:p>
  </w:footnote>
  <w:footnote w:type="continuationSeparator" w:id="0">
    <w:p w14:paraId="17B4E7B8" w14:textId="77777777" w:rsidR="00996EB4" w:rsidRDefault="00996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A689D" w14:textId="77777777" w:rsidR="00B63072" w:rsidRDefault="00DD7395" w:rsidP="000E6CD2">
    <w:pPr>
      <w:pStyle w:val="Kopfzeile"/>
    </w:pPr>
    <w:r>
      <w:t>216</w:t>
    </w:r>
  </w:p>
  <w:p w14:paraId="487C44D2" w14:textId="77777777" w:rsidR="00B63072" w:rsidRDefault="00B63072" w:rsidP="000E6CD2">
    <w:pPr>
      <w:pStyle w:val="UnterKopfzeile"/>
    </w:pPr>
    <w:r>
      <w:t xml:space="preserve">(Verzeichnis der </w:t>
    </w:r>
    <w:r w:rsidR="00263987">
      <w:t>im Vergabeverfahren vorzulegenden Unterlagen</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1135"/>
        </w:tabs>
        <w:ind w:left="1135"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E4181E"/>
    <w:multiLevelType w:val="hybridMultilevel"/>
    <w:tmpl w:val="005ABA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09810E3"/>
    <w:multiLevelType w:val="hybridMultilevel"/>
    <w:tmpl w:val="4F6C7122"/>
    <w:lvl w:ilvl="0" w:tplc="DCE4D39A">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53773789">
    <w:abstractNumId w:val="0"/>
  </w:num>
  <w:num w:numId="2" w16cid:durableId="1706826643">
    <w:abstractNumId w:val="5"/>
  </w:num>
  <w:num w:numId="3" w16cid:durableId="1491367809">
    <w:abstractNumId w:val="6"/>
  </w:num>
  <w:num w:numId="4" w16cid:durableId="721446024">
    <w:abstractNumId w:val="14"/>
  </w:num>
  <w:num w:numId="5" w16cid:durableId="803697083">
    <w:abstractNumId w:val="9"/>
  </w:num>
  <w:num w:numId="6" w16cid:durableId="1023478842">
    <w:abstractNumId w:val="2"/>
  </w:num>
  <w:num w:numId="7" w16cid:durableId="1306352397">
    <w:abstractNumId w:val="11"/>
  </w:num>
  <w:num w:numId="8" w16cid:durableId="1001543786">
    <w:abstractNumId w:val="8"/>
  </w:num>
  <w:num w:numId="9" w16cid:durableId="845676582">
    <w:abstractNumId w:val="13"/>
  </w:num>
  <w:num w:numId="10" w16cid:durableId="941063632">
    <w:abstractNumId w:val="4"/>
  </w:num>
  <w:num w:numId="11" w16cid:durableId="250621845">
    <w:abstractNumId w:val="10"/>
  </w:num>
  <w:num w:numId="12" w16cid:durableId="1689522388">
    <w:abstractNumId w:val="10"/>
  </w:num>
  <w:num w:numId="13" w16cid:durableId="734593791">
    <w:abstractNumId w:val="10"/>
  </w:num>
  <w:num w:numId="14" w16cid:durableId="78672121">
    <w:abstractNumId w:val="10"/>
  </w:num>
  <w:num w:numId="15" w16cid:durableId="928736891">
    <w:abstractNumId w:val="10"/>
  </w:num>
  <w:num w:numId="16" w16cid:durableId="1930046008">
    <w:abstractNumId w:val="1"/>
  </w:num>
  <w:num w:numId="17" w16cid:durableId="957639217">
    <w:abstractNumId w:val="1"/>
  </w:num>
  <w:num w:numId="18" w16cid:durableId="1837764570">
    <w:abstractNumId w:val="7"/>
  </w:num>
  <w:num w:numId="19" w16cid:durableId="2010718033">
    <w:abstractNumId w:val="3"/>
  </w:num>
  <w:num w:numId="20" w16cid:durableId="107431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2508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98"/>
    <w:rsid w:val="00010C2E"/>
    <w:rsid w:val="000114D3"/>
    <w:rsid w:val="00017C67"/>
    <w:rsid w:val="00031EAD"/>
    <w:rsid w:val="0003433A"/>
    <w:rsid w:val="000376CE"/>
    <w:rsid w:val="00053145"/>
    <w:rsid w:val="0005583E"/>
    <w:rsid w:val="000849CE"/>
    <w:rsid w:val="00086EB5"/>
    <w:rsid w:val="000E6CD2"/>
    <w:rsid w:val="000F026E"/>
    <w:rsid w:val="000F1693"/>
    <w:rsid w:val="000F476F"/>
    <w:rsid w:val="001044CE"/>
    <w:rsid w:val="00110816"/>
    <w:rsid w:val="00112F31"/>
    <w:rsid w:val="001236AC"/>
    <w:rsid w:val="001244E7"/>
    <w:rsid w:val="00127C79"/>
    <w:rsid w:val="00141558"/>
    <w:rsid w:val="001426F7"/>
    <w:rsid w:val="00153702"/>
    <w:rsid w:val="00154BD4"/>
    <w:rsid w:val="001B663A"/>
    <w:rsid w:val="001C509D"/>
    <w:rsid w:val="001E1AFE"/>
    <w:rsid w:val="001F4504"/>
    <w:rsid w:val="00226922"/>
    <w:rsid w:val="002517FD"/>
    <w:rsid w:val="00254BAC"/>
    <w:rsid w:val="00263542"/>
    <w:rsid w:val="00263987"/>
    <w:rsid w:val="002728E7"/>
    <w:rsid w:val="00276093"/>
    <w:rsid w:val="002804BF"/>
    <w:rsid w:val="002871A9"/>
    <w:rsid w:val="002B0AAB"/>
    <w:rsid w:val="002C403D"/>
    <w:rsid w:val="002C4081"/>
    <w:rsid w:val="002D21DE"/>
    <w:rsid w:val="002D42C6"/>
    <w:rsid w:val="002E4EB1"/>
    <w:rsid w:val="002F0516"/>
    <w:rsid w:val="002F4952"/>
    <w:rsid w:val="002F587D"/>
    <w:rsid w:val="00327698"/>
    <w:rsid w:val="00334891"/>
    <w:rsid w:val="00344476"/>
    <w:rsid w:val="003543F0"/>
    <w:rsid w:val="003724FA"/>
    <w:rsid w:val="003825A1"/>
    <w:rsid w:val="00385716"/>
    <w:rsid w:val="003A36E9"/>
    <w:rsid w:val="003D367D"/>
    <w:rsid w:val="003D3E99"/>
    <w:rsid w:val="003E2CD4"/>
    <w:rsid w:val="00407D63"/>
    <w:rsid w:val="00424038"/>
    <w:rsid w:val="0045228F"/>
    <w:rsid w:val="0045726B"/>
    <w:rsid w:val="00465851"/>
    <w:rsid w:val="0047055A"/>
    <w:rsid w:val="0048028D"/>
    <w:rsid w:val="00480ABD"/>
    <w:rsid w:val="00492429"/>
    <w:rsid w:val="004A2080"/>
    <w:rsid w:val="004A432C"/>
    <w:rsid w:val="004B032E"/>
    <w:rsid w:val="004C5609"/>
    <w:rsid w:val="004E6569"/>
    <w:rsid w:val="00504487"/>
    <w:rsid w:val="005226DE"/>
    <w:rsid w:val="005333C9"/>
    <w:rsid w:val="00560D2A"/>
    <w:rsid w:val="00573601"/>
    <w:rsid w:val="00575172"/>
    <w:rsid w:val="0058073B"/>
    <w:rsid w:val="005831EA"/>
    <w:rsid w:val="00585790"/>
    <w:rsid w:val="00591451"/>
    <w:rsid w:val="005A5629"/>
    <w:rsid w:val="005C3C01"/>
    <w:rsid w:val="005C41DA"/>
    <w:rsid w:val="005F152F"/>
    <w:rsid w:val="005F41CD"/>
    <w:rsid w:val="00605DD3"/>
    <w:rsid w:val="00606550"/>
    <w:rsid w:val="00614636"/>
    <w:rsid w:val="00621EA9"/>
    <w:rsid w:val="00623E2D"/>
    <w:rsid w:val="00640260"/>
    <w:rsid w:val="006827A8"/>
    <w:rsid w:val="006A021C"/>
    <w:rsid w:val="006A5AED"/>
    <w:rsid w:val="006B2B24"/>
    <w:rsid w:val="006B6A7E"/>
    <w:rsid w:val="006B7CF1"/>
    <w:rsid w:val="006C0003"/>
    <w:rsid w:val="006D403D"/>
    <w:rsid w:val="006D70A3"/>
    <w:rsid w:val="00710DF1"/>
    <w:rsid w:val="00715DF5"/>
    <w:rsid w:val="007279E9"/>
    <w:rsid w:val="00734EDE"/>
    <w:rsid w:val="00746498"/>
    <w:rsid w:val="00765A42"/>
    <w:rsid w:val="007723ED"/>
    <w:rsid w:val="00774D7F"/>
    <w:rsid w:val="00777672"/>
    <w:rsid w:val="0078194F"/>
    <w:rsid w:val="00786C6A"/>
    <w:rsid w:val="00797BFE"/>
    <w:rsid w:val="007B1879"/>
    <w:rsid w:val="00887E9D"/>
    <w:rsid w:val="008917EF"/>
    <w:rsid w:val="00892372"/>
    <w:rsid w:val="008B2904"/>
    <w:rsid w:val="008E2912"/>
    <w:rsid w:val="008E59CB"/>
    <w:rsid w:val="008F69A2"/>
    <w:rsid w:val="009019F5"/>
    <w:rsid w:val="00901F16"/>
    <w:rsid w:val="00907491"/>
    <w:rsid w:val="00910F0B"/>
    <w:rsid w:val="00916671"/>
    <w:rsid w:val="00924851"/>
    <w:rsid w:val="00927DEE"/>
    <w:rsid w:val="0094719E"/>
    <w:rsid w:val="009514B6"/>
    <w:rsid w:val="00962412"/>
    <w:rsid w:val="0097166A"/>
    <w:rsid w:val="00976383"/>
    <w:rsid w:val="00984803"/>
    <w:rsid w:val="00996EB4"/>
    <w:rsid w:val="009A6E63"/>
    <w:rsid w:val="009C14BE"/>
    <w:rsid w:val="009C3063"/>
    <w:rsid w:val="009C3CF6"/>
    <w:rsid w:val="009F5AEC"/>
    <w:rsid w:val="00A00872"/>
    <w:rsid w:val="00A06803"/>
    <w:rsid w:val="00A2375B"/>
    <w:rsid w:val="00A31294"/>
    <w:rsid w:val="00A36178"/>
    <w:rsid w:val="00A5084B"/>
    <w:rsid w:val="00A5341F"/>
    <w:rsid w:val="00A75824"/>
    <w:rsid w:val="00A77CAE"/>
    <w:rsid w:val="00A90C84"/>
    <w:rsid w:val="00A922D2"/>
    <w:rsid w:val="00AB4E8A"/>
    <w:rsid w:val="00AC56D5"/>
    <w:rsid w:val="00AC7F2D"/>
    <w:rsid w:val="00AD2325"/>
    <w:rsid w:val="00AE118B"/>
    <w:rsid w:val="00AE4AF0"/>
    <w:rsid w:val="00B003C3"/>
    <w:rsid w:val="00B40909"/>
    <w:rsid w:val="00B44C2F"/>
    <w:rsid w:val="00B44E99"/>
    <w:rsid w:val="00B451C5"/>
    <w:rsid w:val="00B61D2B"/>
    <w:rsid w:val="00B63072"/>
    <w:rsid w:val="00B70896"/>
    <w:rsid w:val="00B842DD"/>
    <w:rsid w:val="00B96ADB"/>
    <w:rsid w:val="00BA5E42"/>
    <w:rsid w:val="00BD535F"/>
    <w:rsid w:val="00BE168E"/>
    <w:rsid w:val="00C101BF"/>
    <w:rsid w:val="00C246AC"/>
    <w:rsid w:val="00C2678D"/>
    <w:rsid w:val="00C5267A"/>
    <w:rsid w:val="00C5503B"/>
    <w:rsid w:val="00C565C7"/>
    <w:rsid w:val="00C764C5"/>
    <w:rsid w:val="00C91FC9"/>
    <w:rsid w:val="00CD156A"/>
    <w:rsid w:val="00CD3F7C"/>
    <w:rsid w:val="00CD54C7"/>
    <w:rsid w:val="00D03E02"/>
    <w:rsid w:val="00D05C74"/>
    <w:rsid w:val="00D56499"/>
    <w:rsid w:val="00D6072E"/>
    <w:rsid w:val="00D75523"/>
    <w:rsid w:val="00D8555B"/>
    <w:rsid w:val="00D97BBF"/>
    <w:rsid w:val="00DA276D"/>
    <w:rsid w:val="00DC2EA6"/>
    <w:rsid w:val="00DC7E08"/>
    <w:rsid w:val="00DD7395"/>
    <w:rsid w:val="00DE2F64"/>
    <w:rsid w:val="00DE511B"/>
    <w:rsid w:val="00DE737D"/>
    <w:rsid w:val="00DE74F3"/>
    <w:rsid w:val="00DF1224"/>
    <w:rsid w:val="00E02FAA"/>
    <w:rsid w:val="00E165FC"/>
    <w:rsid w:val="00E20DEA"/>
    <w:rsid w:val="00E322E9"/>
    <w:rsid w:val="00E6087B"/>
    <w:rsid w:val="00E85EBB"/>
    <w:rsid w:val="00EB44CE"/>
    <w:rsid w:val="00EB6FA3"/>
    <w:rsid w:val="00EC7AED"/>
    <w:rsid w:val="00EE496F"/>
    <w:rsid w:val="00EE7B92"/>
    <w:rsid w:val="00EF1A17"/>
    <w:rsid w:val="00EF64E3"/>
    <w:rsid w:val="00F014FE"/>
    <w:rsid w:val="00F133C2"/>
    <w:rsid w:val="00F158F1"/>
    <w:rsid w:val="00F21669"/>
    <w:rsid w:val="00F32C49"/>
    <w:rsid w:val="00F522D4"/>
    <w:rsid w:val="00F77CE1"/>
    <w:rsid w:val="00F84022"/>
    <w:rsid w:val="00FA0151"/>
    <w:rsid w:val="00FA4F96"/>
    <w:rsid w:val="00FB16C0"/>
    <w:rsid w:val="00FB4BF4"/>
    <w:rsid w:val="00FB591F"/>
    <w:rsid w:val="00FB7FCB"/>
    <w:rsid w:val="00FC0982"/>
    <w:rsid w:val="00FD49AF"/>
    <w:rsid w:val="00FD6065"/>
    <w:rsid w:val="00FE47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CA0EE02"/>
  <w15:docId w15:val="{8D45A3FB-C6C4-4AA5-833D-03557EA3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A36178"/>
    <w:pPr>
      <w:numPr>
        <w:numId w:val="17"/>
      </w:numPr>
      <w:spacing w:before="240"/>
      <w:ind w:left="567" w:hanging="567"/>
      <w:outlineLvl w:val="0"/>
    </w:pPr>
    <w:rPr>
      <w:rFonts w:cs="Arial"/>
      <w:b/>
      <w:bCs/>
      <w:kern w:val="32"/>
    </w:rPr>
  </w:style>
  <w:style w:type="paragraph" w:styleId="berschrift2">
    <w:name w:val="heading 2"/>
    <w:basedOn w:val="Standard"/>
    <w:next w:val="Standard"/>
    <w:link w:val="berschrift2Zchn"/>
    <w:qFormat/>
    <w:rsid w:val="00715DF5"/>
    <w:pPr>
      <w:numPr>
        <w:ilvl w:val="1"/>
        <w:numId w:val="17"/>
      </w:numPr>
      <w:tabs>
        <w:tab w:val="clear" w:pos="1135"/>
        <w:tab w:val="num" w:pos="851"/>
      </w:tabs>
      <w:spacing w:before="120" w:after="120"/>
      <w:ind w:left="567" w:hanging="567"/>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36178"/>
    <w:pPr>
      <w:spacing w:before="120"/>
      <w:contextualSpacing/>
    </w:pPr>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715DF5"/>
    <w:pPr>
      <w:spacing w:after="60"/>
      <w:ind w:left="567"/>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 w:type="paragraph" w:styleId="Listenabsatz">
    <w:name w:val="List Paragraph"/>
    <w:basedOn w:val="Standard"/>
    <w:uiPriority w:val="34"/>
    <w:qFormat/>
    <w:rsid w:val="00263987"/>
    <w:pPr>
      <w:ind w:left="720"/>
      <w:contextualSpacing/>
    </w:pPr>
  </w:style>
  <w:style w:type="paragraph" w:customStyle="1" w:styleId="Kontrollkstchen">
    <w:name w:val="Kontrollkästchen"/>
    <w:basedOn w:val="Standard"/>
    <w:qFormat/>
    <w:rsid w:val="00715DF5"/>
    <w:pPr>
      <w:spacing w:before="240" w:after="240"/>
      <w:ind w:left="567" w:hanging="567"/>
      <w:contextualSpacing/>
    </w:pPr>
  </w:style>
  <w:style w:type="character" w:customStyle="1" w:styleId="berschrift2Zchn">
    <w:name w:val="Überschrift 2 Zchn"/>
    <w:basedOn w:val="Absatz-Standardschriftart"/>
    <w:link w:val="berschrift2"/>
    <w:rsid w:val="0094719E"/>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98425">
      <w:bodyDiv w:val="1"/>
      <w:marLeft w:val="0"/>
      <w:marRight w:val="0"/>
      <w:marTop w:val="0"/>
      <w:marBottom w:val="0"/>
      <w:divBdr>
        <w:top w:val="none" w:sz="0" w:space="0" w:color="auto"/>
        <w:left w:val="none" w:sz="0" w:space="0" w:color="auto"/>
        <w:bottom w:val="none" w:sz="0" w:space="0" w:color="auto"/>
        <w:right w:val="none" w:sz="0" w:space="0" w:color="auto"/>
      </w:divBdr>
    </w:div>
    <w:div w:id="2113935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3</Pages>
  <Words>768</Words>
  <Characters>6014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im Vergabeverfahren vorzulegende Unterlagen</vt:lpstr>
    </vt:vector>
  </TitlesOfParts>
  <Company>BBR</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Vergabeverfahren vorzulegende Unterlagen</dc:title>
  <dc:subject>Unterlagen (erklärungen, Angaben, Nachweise)</dc:subject>
  <dc:creator>Dorothea Fenner</dc:creator>
  <cp:keywords>geforderte Unterlagen</cp:keywords>
  <cp:lastModifiedBy>Jansen, T.</cp:lastModifiedBy>
  <cp:revision>35</cp:revision>
  <cp:lastPrinted>2019-07-18T05:26:00Z</cp:lastPrinted>
  <dcterms:created xsi:type="dcterms:W3CDTF">2023-11-03T10:11:00Z</dcterms:created>
  <dcterms:modified xsi:type="dcterms:W3CDTF">2026-06-09T10:10:00Z</dcterms:modified>
</cp:coreProperties>
</file>